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822" w:rsidRPr="00751417" w:rsidRDefault="00085822" w:rsidP="001551E6">
      <w:pPr>
        <w:jc w:val="right"/>
        <w:rPr>
          <w:sz w:val="24"/>
          <w:szCs w:val="24"/>
        </w:rPr>
      </w:pPr>
      <w:r w:rsidRPr="00751417">
        <w:rPr>
          <w:sz w:val="24"/>
          <w:szCs w:val="24"/>
        </w:rPr>
        <w:t xml:space="preserve">Приложение 1 к постановлению </w:t>
      </w:r>
    </w:p>
    <w:p w:rsidR="00085822" w:rsidRPr="00751417" w:rsidRDefault="00085822" w:rsidP="001551E6">
      <w:pPr>
        <w:jc w:val="right"/>
        <w:rPr>
          <w:sz w:val="24"/>
          <w:szCs w:val="24"/>
        </w:rPr>
      </w:pPr>
      <w:r w:rsidRPr="00751417">
        <w:rPr>
          <w:sz w:val="24"/>
          <w:szCs w:val="24"/>
        </w:rPr>
        <w:t>Администрации города Ржева</w:t>
      </w:r>
    </w:p>
    <w:p w:rsidR="00085822" w:rsidRPr="00751417" w:rsidRDefault="00085822" w:rsidP="001551E6">
      <w:pPr>
        <w:jc w:val="right"/>
        <w:rPr>
          <w:sz w:val="24"/>
          <w:szCs w:val="24"/>
        </w:rPr>
      </w:pPr>
      <w:r w:rsidRPr="00751417">
        <w:rPr>
          <w:sz w:val="24"/>
          <w:szCs w:val="24"/>
        </w:rPr>
        <w:t>Тверской области</w:t>
      </w:r>
    </w:p>
    <w:p w:rsidR="00085822" w:rsidRPr="00751417" w:rsidRDefault="00085822" w:rsidP="001551E6">
      <w:pPr>
        <w:ind w:right="-2"/>
        <w:jc w:val="right"/>
        <w:rPr>
          <w:sz w:val="24"/>
        </w:rPr>
      </w:pPr>
      <w:r w:rsidRPr="00751417">
        <w:rPr>
          <w:sz w:val="24"/>
          <w:szCs w:val="24"/>
        </w:rPr>
        <w:t xml:space="preserve">  от </w:t>
      </w:r>
      <w:r>
        <w:rPr>
          <w:sz w:val="24"/>
          <w:szCs w:val="24"/>
        </w:rPr>
        <w:t xml:space="preserve">27.12.2017 </w:t>
      </w:r>
      <w:r w:rsidRPr="00751417">
        <w:rPr>
          <w:sz w:val="24"/>
          <w:szCs w:val="24"/>
        </w:rPr>
        <w:t xml:space="preserve">№  </w:t>
      </w:r>
      <w:r>
        <w:rPr>
          <w:sz w:val="24"/>
          <w:szCs w:val="24"/>
        </w:rPr>
        <w:t>1210</w:t>
      </w:r>
    </w:p>
    <w:p w:rsidR="00085822" w:rsidRPr="00751417" w:rsidRDefault="00085822" w:rsidP="001551E6">
      <w:pPr>
        <w:ind w:right="-2"/>
        <w:jc w:val="right"/>
        <w:rPr>
          <w:sz w:val="24"/>
        </w:rPr>
      </w:pPr>
    </w:p>
    <w:p w:rsidR="00085822" w:rsidRPr="00751417" w:rsidRDefault="00085822" w:rsidP="001551E6">
      <w:pPr>
        <w:ind w:right="-2"/>
        <w:jc w:val="right"/>
        <w:rPr>
          <w:sz w:val="24"/>
        </w:rPr>
      </w:pPr>
    </w:p>
    <w:p w:rsidR="00085822" w:rsidRPr="00751417" w:rsidRDefault="00085822" w:rsidP="001551E6">
      <w:pPr>
        <w:ind w:right="-2"/>
        <w:jc w:val="right"/>
        <w:rPr>
          <w:sz w:val="24"/>
        </w:rPr>
      </w:pPr>
    </w:p>
    <w:p w:rsidR="00085822" w:rsidRPr="00751417" w:rsidRDefault="00085822" w:rsidP="00B6233F">
      <w:pPr>
        <w:jc w:val="right"/>
        <w:rPr>
          <w:sz w:val="24"/>
          <w:szCs w:val="24"/>
        </w:rPr>
      </w:pPr>
      <w:r w:rsidRPr="00751417">
        <w:rPr>
          <w:sz w:val="24"/>
          <w:szCs w:val="24"/>
        </w:rPr>
        <w:t xml:space="preserve">Форма заявки </w:t>
      </w:r>
    </w:p>
    <w:p w:rsidR="00085822" w:rsidRPr="00751417" w:rsidRDefault="00085822" w:rsidP="005C691F">
      <w:pPr>
        <w:rPr>
          <w:i/>
          <w:sz w:val="24"/>
          <w:szCs w:val="24"/>
        </w:rPr>
      </w:pPr>
    </w:p>
    <w:p w:rsidR="00085822" w:rsidRPr="00751417" w:rsidRDefault="00085822" w:rsidP="00B6233F">
      <w:pPr>
        <w:jc w:val="right"/>
        <w:rPr>
          <w:b/>
          <w:bCs/>
          <w:i/>
          <w:sz w:val="24"/>
          <w:szCs w:val="24"/>
        </w:rPr>
      </w:pPr>
      <w:r w:rsidRPr="00751417">
        <w:rPr>
          <w:i/>
          <w:sz w:val="24"/>
          <w:szCs w:val="24"/>
        </w:rPr>
        <w:t>Оформляется на официальном бланке заказчика</w:t>
      </w:r>
    </w:p>
    <w:p w:rsidR="00085822" w:rsidRPr="00751417" w:rsidRDefault="00085822" w:rsidP="005C691F">
      <w:pPr>
        <w:rPr>
          <w:sz w:val="18"/>
          <w:szCs w:val="18"/>
        </w:rPr>
      </w:pPr>
    </w:p>
    <w:p w:rsidR="00085822" w:rsidRPr="00751417" w:rsidRDefault="00085822" w:rsidP="00735E7C">
      <w:pPr>
        <w:jc w:val="right"/>
        <w:rPr>
          <w:b/>
          <w:bCs/>
          <w:sz w:val="24"/>
          <w:szCs w:val="24"/>
        </w:rPr>
      </w:pPr>
    </w:p>
    <w:p w:rsidR="00085822" w:rsidRPr="00751417" w:rsidRDefault="00085822" w:rsidP="00735E7C">
      <w:pPr>
        <w:jc w:val="right"/>
        <w:rPr>
          <w:b/>
          <w:bCs/>
          <w:sz w:val="24"/>
          <w:szCs w:val="24"/>
        </w:rPr>
      </w:pPr>
    </w:p>
    <w:p w:rsidR="00085822" w:rsidRPr="00751417" w:rsidRDefault="00085822" w:rsidP="00735E7C">
      <w:pPr>
        <w:jc w:val="right"/>
        <w:rPr>
          <w:b/>
          <w:bCs/>
          <w:sz w:val="24"/>
          <w:szCs w:val="24"/>
        </w:rPr>
      </w:pPr>
    </w:p>
    <w:p w:rsidR="00085822" w:rsidRPr="00751417" w:rsidRDefault="00085822" w:rsidP="00735E7C">
      <w:pPr>
        <w:jc w:val="right"/>
        <w:rPr>
          <w:b/>
          <w:bCs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7.15pt;margin-top:11.85pt;width:315pt;height:48.8pt;z-index:251658240" stroked="f">
            <v:textbox style="mso-next-textbox:#_x0000_s1026">
              <w:txbxContent>
                <w:p w:rsidR="00085822" w:rsidRPr="003442AA" w:rsidRDefault="00085822" w:rsidP="001C40ED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3442AA">
                    <w:rPr>
                      <w:b/>
                      <w:bCs/>
                      <w:sz w:val="24"/>
                      <w:szCs w:val="24"/>
                    </w:rPr>
                    <w:t xml:space="preserve">В уполномоченный орган – </w:t>
                  </w:r>
                </w:p>
                <w:p w:rsidR="00085822" w:rsidRPr="003442AA" w:rsidRDefault="00085822" w:rsidP="001C40ED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3442AA">
                    <w:rPr>
                      <w:b/>
                      <w:bCs/>
                      <w:sz w:val="24"/>
                      <w:szCs w:val="24"/>
                    </w:rPr>
                    <w:t xml:space="preserve">Отдел закупок администрации города Ржева  </w:t>
                  </w:r>
                </w:p>
                <w:p w:rsidR="00085822" w:rsidRPr="006D6785" w:rsidRDefault="00085822" w:rsidP="001C40ED">
                  <w:pPr>
                    <w:jc w:val="right"/>
                  </w:pPr>
                </w:p>
              </w:txbxContent>
            </v:textbox>
          </v:shape>
        </w:pict>
      </w:r>
    </w:p>
    <w:p w:rsidR="00085822" w:rsidRPr="00751417" w:rsidRDefault="00085822" w:rsidP="00735E7C">
      <w:pPr>
        <w:jc w:val="right"/>
        <w:rPr>
          <w:b/>
          <w:bCs/>
          <w:sz w:val="24"/>
          <w:szCs w:val="24"/>
        </w:rPr>
      </w:pPr>
    </w:p>
    <w:p w:rsidR="00085822" w:rsidRPr="00751417" w:rsidRDefault="00085822" w:rsidP="00735E7C">
      <w:pPr>
        <w:jc w:val="right"/>
        <w:rPr>
          <w:b/>
          <w:bCs/>
          <w:sz w:val="24"/>
          <w:szCs w:val="24"/>
        </w:rPr>
      </w:pPr>
    </w:p>
    <w:p w:rsidR="00085822" w:rsidRPr="00751417" w:rsidRDefault="00085822" w:rsidP="00735E7C">
      <w:pPr>
        <w:jc w:val="right"/>
        <w:rPr>
          <w:b/>
          <w:bCs/>
          <w:sz w:val="24"/>
          <w:szCs w:val="24"/>
        </w:rPr>
      </w:pPr>
    </w:p>
    <w:p w:rsidR="00085822" w:rsidRPr="00751417" w:rsidRDefault="00085822" w:rsidP="00E66435">
      <w:pPr>
        <w:ind w:firstLine="567"/>
        <w:jc w:val="both"/>
        <w:rPr>
          <w:b/>
          <w:bCs/>
          <w:sz w:val="24"/>
          <w:szCs w:val="24"/>
        </w:rPr>
      </w:pPr>
    </w:p>
    <w:p w:rsidR="00085822" w:rsidRPr="00751417" w:rsidRDefault="00085822" w:rsidP="00DD3C21">
      <w:r w:rsidRPr="00751417">
        <w:t xml:space="preserve">                               </w:t>
      </w:r>
    </w:p>
    <w:p w:rsidR="00085822" w:rsidRPr="00751417" w:rsidRDefault="00085822" w:rsidP="00DD3C21"/>
    <w:p w:rsidR="00085822" w:rsidRPr="00751417" w:rsidRDefault="00085822" w:rsidP="00DD3C21"/>
    <w:p w:rsidR="00085822" w:rsidRPr="00751417" w:rsidRDefault="00085822" w:rsidP="00DD3C21"/>
    <w:p w:rsidR="00085822" w:rsidRPr="00751417" w:rsidRDefault="00085822" w:rsidP="00DD3C21"/>
    <w:p w:rsidR="00085822" w:rsidRPr="00751417" w:rsidRDefault="00085822" w:rsidP="00726AA3">
      <w:pPr>
        <w:jc w:val="center"/>
        <w:rPr>
          <w:b/>
          <w:bCs/>
          <w:sz w:val="10"/>
          <w:szCs w:val="10"/>
        </w:rPr>
      </w:pPr>
    </w:p>
    <w:p w:rsidR="00085822" w:rsidRPr="00751417" w:rsidRDefault="00085822" w:rsidP="00726AA3">
      <w:pPr>
        <w:jc w:val="center"/>
        <w:rPr>
          <w:b/>
          <w:bCs/>
          <w:sz w:val="28"/>
          <w:szCs w:val="28"/>
        </w:rPr>
      </w:pPr>
      <w:r w:rsidRPr="00751417">
        <w:rPr>
          <w:b/>
          <w:bCs/>
          <w:sz w:val="28"/>
          <w:szCs w:val="28"/>
        </w:rPr>
        <w:t>ЗАЯВКА</w:t>
      </w:r>
    </w:p>
    <w:p w:rsidR="00085822" w:rsidRPr="00751417" w:rsidRDefault="00085822" w:rsidP="004637AB">
      <w:pPr>
        <w:jc w:val="center"/>
        <w:rPr>
          <w:b/>
          <w:bCs/>
          <w:sz w:val="28"/>
          <w:szCs w:val="28"/>
        </w:rPr>
      </w:pPr>
      <w:r w:rsidRPr="00751417">
        <w:rPr>
          <w:b/>
          <w:bCs/>
          <w:sz w:val="28"/>
          <w:szCs w:val="28"/>
        </w:rPr>
        <w:t xml:space="preserve">на организацию и проведение аукциона в электронной форме                 (электронного аукциона) на право заключения контракта </w:t>
      </w:r>
    </w:p>
    <w:p w:rsidR="00085822" w:rsidRPr="00751417" w:rsidRDefault="00085822" w:rsidP="004637AB">
      <w:pPr>
        <w:jc w:val="center"/>
        <w:rPr>
          <w:b/>
          <w:bCs/>
          <w:sz w:val="28"/>
          <w:szCs w:val="28"/>
        </w:rPr>
      </w:pPr>
      <w:r w:rsidRPr="00751417">
        <w:rPr>
          <w:b/>
          <w:bCs/>
          <w:sz w:val="28"/>
          <w:szCs w:val="28"/>
        </w:rPr>
        <w:t>в сфере закупок товаров, работ, услуг для обеспечения муниципальных нужд города Ржева</w:t>
      </w:r>
    </w:p>
    <w:p w:rsidR="00085822" w:rsidRPr="00751417" w:rsidRDefault="00085822" w:rsidP="004637AB">
      <w:pPr>
        <w:jc w:val="center"/>
        <w:rPr>
          <w:b/>
          <w:bCs/>
          <w:sz w:val="28"/>
          <w:szCs w:val="28"/>
        </w:rPr>
      </w:pPr>
    </w:p>
    <w:p w:rsidR="00085822" w:rsidRPr="00751417" w:rsidRDefault="00085822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1. Заказчик</w:t>
      </w:r>
    </w:p>
    <w:p w:rsidR="00085822" w:rsidRPr="00751417" w:rsidRDefault="00085822" w:rsidP="00735E7C">
      <w:pPr>
        <w:tabs>
          <w:tab w:val="left" w:pos="720"/>
        </w:tabs>
        <w:jc w:val="both"/>
        <w:rPr>
          <w:sz w:val="24"/>
          <w:szCs w:val="24"/>
          <w:vertAlign w:val="subscript"/>
        </w:rPr>
      </w:pPr>
      <w:r w:rsidRPr="00751417">
        <w:rPr>
          <w:sz w:val="24"/>
          <w:szCs w:val="24"/>
        </w:rPr>
        <w:t xml:space="preserve"> _________________________________________________________</w:t>
      </w:r>
    </w:p>
    <w:p w:rsidR="00085822" w:rsidRPr="00751417" w:rsidRDefault="00085822" w:rsidP="00ED1718">
      <w:pPr>
        <w:tabs>
          <w:tab w:val="left" w:pos="720"/>
        </w:tabs>
        <w:rPr>
          <w:sz w:val="24"/>
          <w:szCs w:val="24"/>
          <w:vertAlign w:val="subscript"/>
        </w:rPr>
      </w:pPr>
      <w:r w:rsidRPr="00751417">
        <w:rPr>
          <w:sz w:val="24"/>
          <w:szCs w:val="24"/>
          <w:vertAlign w:val="subscript"/>
        </w:rPr>
        <w:t xml:space="preserve">                                    (полное наименование)</w:t>
      </w:r>
    </w:p>
    <w:p w:rsidR="00085822" w:rsidRPr="00751417" w:rsidRDefault="00085822" w:rsidP="00735E7C">
      <w:pPr>
        <w:tabs>
          <w:tab w:val="left" w:pos="720"/>
        </w:tabs>
        <w:jc w:val="both"/>
        <w:rPr>
          <w:sz w:val="24"/>
          <w:szCs w:val="24"/>
        </w:rPr>
      </w:pPr>
      <w:r w:rsidRPr="00751417">
        <w:rPr>
          <w:sz w:val="24"/>
          <w:szCs w:val="24"/>
        </w:rPr>
        <w:t>ИНН __________, КПП __________, ОГРН _____________________</w:t>
      </w:r>
    </w:p>
    <w:p w:rsidR="00085822" w:rsidRPr="00751417" w:rsidRDefault="00085822" w:rsidP="00735E7C">
      <w:pPr>
        <w:tabs>
          <w:tab w:val="left" w:pos="720"/>
        </w:tabs>
        <w:jc w:val="both"/>
        <w:rPr>
          <w:sz w:val="24"/>
          <w:szCs w:val="24"/>
        </w:rPr>
      </w:pPr>
      <w:r w:rsidRPr="00751417">
        <w:rPr>
          <w:sz w:val="24"/>
          <w:szCs w:val="24"/>
        </w:rPr>
        <w:t>Место нахождения: __________________________________________</w:t>
      </w:r>
    </w:p>
    <w:p w:rsidR="00085822" w:rsidRPr="00751417" w:rsidRDefault="00085822" w:rsidP="00735E7C">
      <w:pPr>
        <w:tabs>
          <w:tab w:val="left" w:pos="720"/>
        </w:tabs>
        <w:jc w:val="both"/>
        <w:rPr>
          <w:sz w:val="24"/>
          <w:szCs w:val="24"/>
        </w:rPr>
      </w:pPr>
      <w:r w:rsidRPr="00751417">
        <w:rPr>
          <w:sz w:val="24"/>
          <w:szCs w:val="24"/>
        </w:rPr>
        <w:t>Почтовый адрес: ____________________________________________</w:t>
      </w:r>
    </w:p>
    <w:p w:rsidR="00085822" w:rsidRPr="00751417" w:rsidRDefault="00085822" w:rsidP="00735E7C">
      <w:pPr>
        <w:tabs>
          <w:tab w:val="left" w:pos="720"/>
        </w:tabs>
        <w:jc w:val="both"/>
        <w:rPr>
          <w:sz w:val="24"/>
          <w:szCs w:val="24"/>
        </w:rPr>
      </w:pPr>
      <w:r w:rsidRPr="00751417">
        <w:rPr>
          <w:sz w:val="24"/>
          <w:szCs w:val="24"/>
        </w:rPr>
        <w:t>Адрес электронной почты: ___________________________________</w:t>
      </w:r>
    </w:p>
    <w:p w:rsidR="00085822" w:rsidRPr="00751417" w:rsidRDefault="00085822" w:rsidP="00735E7C">
      <w:pPr>
        <w:tabs>
          <w:tab w:val="left" w:pos="720"/>
        </w:tabs>
        <w:jc w:val="both"/>
        <w:rPr>
          <w:sz w:val="24"/>
          <w:szCs w:val="24"/>
        </w:rPr>
      </w:pPr>
      <w:r w:rsidRPr="00751417">
        <w:rPr>
          <w:sz w:val="24"/>
          <w:szCs w:val="24"/>
        </w:rPr>
        <w:t>Номер контактного телефона:_________________________________</w:t>
      </w:r>
    </w:p>
    <w:p w:rsidR="00085822" w:rsidRPr="00751417" w:rsidRDefault="00085822" w:rsidP="00735E7C">
      <w:pPr>
        <w:tabs>
          <w:tab w:val="left" w:pos="720"/>
        </w:tabs>
        <w:jc w:val="both"/>
        <w:rPr>
          <w:sz w:val="24"/>
          <w:szCs w:val="24"/>
        </w:rPr>
      </w:pPr>
    </w:p>
    <w:p w:rsidR="00085822" w:rsidRPr="00751417" w:rsidRDefault="00085822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2. Тип закупки (первичная / повторная): ___________________________</w:t>
      </w:r>
    </w:p>
    <w:p w:rsidR="00085822" w:rsidRPr="00751417" w:rsidRDefault="00085822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085822" w:rsidRPr="00751417" w:rsidRDefault="00085822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 xml:space="preserve">Номер и дата извещения первичной закупки в ЕИС </w:t>
      </w:r>
      <w:r w:rsidRPr="00751417">
        <w:rPr>
          <w:bCs/>
          <w:i/>
          <w:sz w:val="24"/>
          <w:szCs w:val="24"/>
        </w:rPr>
        <w:t>(указывается при осуществлении повторной закупки)</w:t>
      </w:r>
      <w:r w:rsidRPr="00751417">
        <w:rPr>
          <w:b/>
          <w:bCs/>
          <w:sz w:val="24"/>
          <w:szCs w:val="24"/>
        </w:rPr>
        <w:t>: ___________________________</w:t>
      </w:r>
    </w:p>
    <w:p w:rsidR="00085822" w:rsidRPr="00751417" w:rsidRDefault="00085822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085822" w:rsidRPr="00751417" w:rsidRDefault="00085822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3. Информация о контрактной службе (контрактном управляющем), ответственном за заключение контракта:______________________________________________________</w:t>
      </w:r>
    </w:p>
    <w:p w:rsidR="00085822" w:rsidRPr="00751417" w:rsidRDefault="00085822" w:rsidP="00735E7C">
      <w:pPr>
        <w:tabs>
          <w:tab w:val="left" w:pos="720"/>
        </w:tabs>
        <w:jc w:val="both"/>
        <w:rPr>
          <w:sz w:val="10"/>
          <w:szCs w:val="10"/>
        </w:rPr>
      </w:pPr>
    </w:p>
    <w:p w:rsidR="00085822" w:rsidRPr="00751417" w:rsidRDefault="00085822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4. Предмет контракта: ________________________________________________________</w:t>
      </w:r>
    </w:p>
    <w:p w:rsidR="00085822" w:rsidRPr="00751417" w:rsidRDefault="00085822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085822" w:rsidRPr="00751417" w:rsidRDefault="00085822" w:rsidP="004637AB">
      <w:pPr>
        <w:tabs>
          <w:tab w:val="left" w:pos="720"/>
        </w:tabs>
        <w:jc w:val="both"/>
        <w:rPr>
          <w:sz w:val="24"/>
          <w:szCs w:val="24"/>
        </w:rPr>
      </w:pPr>
      <w:r w:rsidRPr="00751417">
        <w:rPr>
          <w:b/>
          <w:bCs/>
          <w:sz w:val="24"/>
          <w:szCs w:val="24"/>
        </w:rPr>
        <w:t>Код по ОКПД 2:_______________________________________________________________</w:t>
      </w:r>
    </w:p>
    <w:p w:rsidR="00085822" w:rsidRPr="00751417" w:rsidRDefault="00085822" w:rsidP="004637AB">
      <w:pPr>
        <w:tabs>
          <w:tab w:val="left" w:pos="720"/>
        </w:tabs>
        <w:jc w:val="both"/>
        <w:rPr>
          <w:sz w:val="10"/>
          <w:szCs w:val="10"/>
        </w:rPr>
      </w:pPr>
    </w:p>
    <w:p w:rsidR="00085822" w:rsidRPr="00751417" w:rsidRDefault="00085822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5. Источник финансирования заказа и лимит финансирования (в т.ч. КБК):________________</w:t>
      </w:r>
    </w:p>
    <w:p w:rsidR="00085822" w:rsidRPr="00751417" w:rsidRDefault="00085822" w:rsidP="00570748">
      <w:pPr>
        <w:pStyle w:val="a"/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85822" w:rsidRPr="00751417" w:rsidRDefault="00085822" w:rsidP="005C2191">
      <w:pPr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6. Идентификационный код закупки</w:t>
      </w:r>
      <w:r w:rsidRPr="00751417">
        <w:rPr>
          <w:b/>
          <w:sz w:val="24"/>
          <w:szCs w:val="24"/>
        </w:rPr>
        <w:t xml:space="preserve"> (ИКЗ) по Плану-графику закупок товаров, работ, услуг для обеспечения нужд субъекта Российской Федерации и муниципальных нужд на соответствующий финансовый год</w:t>
      </w:r>
      <w:r w:rsidRPr="00751417">
        <w:rPr>
          <w:b/>
          <w:bCs/>
          <w:sz w:val="24"/>
          <w:szCs w:val="24"/>
        </w:rPr>
        <w:t>: ____________________________</w:t>
      </w:r>
    </w:p>
    <w:p w:rsidR="00085822" w:rsidRPr="00751417" w:rsidRDefault="00085822" w:rsidP="00E46CD3">
      <w:pPr>
        <w:pStyle w:val="a"/>
        <w:snapToGrid w:val="0"/>
        <w:jc w:val="both"/>
        <w:rPr>
          <w:rFonts w:ascii="Times New Roman" w:hAnsi="Times New Roman" w:cs="Times New Roman"/>
          <w:sz w:val="10"/>
          <w:szCs w:val="10"/>
        </w:rPr>
      </w:pPr>
    </w:p>
    <w:p w:rsidR="00085822" w:rsidRPr="00751417" w:rsidRDefault="00085822" w:rsidP="004637AB">
      <w:pPr>
        <w:pStyle w:val="a"/>
        <w:snapToGri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1417">
        <w:rPr>
          <w:rFonts w:ascii="Times New Roman" w:hAnsi="Times New Roman" w:cs="Times New Roman"/>
          <w:b/>
          <w:bCs/>
          <w:sz w:val="24"/>
          <w:szCs w:val="24"/>
        </w:rPr>
        <w:t>7. Описание объекта закупки в соответствии со статьей 33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44-ФЗ), в т. ч. количество поставляемых товаров, объём выполняемых работ (оказываемых услуг), требования, установленные заказчиком к качеству, техническим характеристикам товара (работ, услуг), требования к их безопасности, требования к функциональным характеристикам товара, к размерам, упаковке, отгрузке товара, требования к результатам работ и иные показатели, связанные с определением соответствия поставляемого товара (выполняемых работ, оказываемых услуг) потребностям заказчика:</w:t>
      </w:r>
      <w:r w:rsidRPr="00751417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</w:p>
    <w:p w:rsidR="00085822" w:rsidRPr="00751417" w:rsidRDefault="00085822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085822" w:rsidRPr="00751417" w:rsidRDefault="00085822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85822" w:rsidRPr="00751417" w:rsidRDefault="00085822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1417">
        <w:rPr>
          <w:rFonts w:ascii="Times New Roman" w:hAnsi="Times New Roman" w:cs="Times New Roman"/>
          <w:b/>
          <w:bCs/>
          <w:sz w:val="24"/>
          <w:szCs w:val="24"/>
        </w:rPr>
        <w:t>8. Начальная (максимальная) цена контракта</w:t>
      </w:r>
    </w:p>
    <w:p w:rsidR="00085822" w:rsidRPr="00751417" w:rsidRDefault="00085822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4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57"/>
        <w:gridCol w:w="2410"/>
        <w:gridCol w:w="1818"/>
        <w:gridCol w:w="1679"/>
        <w:gridCol w:w="1677"/>
      </w:tblGrid>
      <w:tr w:rsidR="00085822" w:rsidRPr="00751417" w:rsidTr="00B6233F">
        <w:trPr>
          <w:trHeight w:val="340"/>
        </w:trPr>
        <w:tc>
          <w:tcPr>
            <w:tcW w:w="2057" w:type="dxa"/>
            <w:vMerge w:val="restart"/>
          </w:tcPr>
          <w:p w:rsidR="00085822" w:rsidRPr="00751417" w:rsidRDefault="00085822" w:rsidP="00B6233F">
            <w:pPr>
              <w:pStyle w:val="a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417">
              <w:rPr>
                <w:rFonts w:ascii="Times New Roman" w:hAnsi="Times New Roman" w:cs="Times New Roman"/>
                <w:sz w:val="24"/>
                <w:szCs w:val="24"/>
              </w:rPr>
              <w:t>Наименование предмета контракта</w:t>
            </w:r>
          </w:p>
        </w:tc>
        <w:tc>
          <w:tcPr>
            <w:tcW w:w="2410" w:type="dxa"/>
            <w:vMerge w:val="restart"/>
          </w:tcPr>
          <w:p w:rsidR="00085822" w:rsidRPr="00751417" w:rsidRDefault="00085822" w:rsidP="007F2517">
            <w:pPr>
              <w:pStyle w:val="NoSpacing"/>
              <w:jc w:val="center"/>
              <w:rPr>
                <w:rFonts w:eastAsia="Arial Unicode MS"/>
                <w:kern w:val="2"/>
                <w:sz w:val="24"/>
                <w:szCs w:val="24"/>
                <w:lang w:eastAsia="ar-SA"/>
              </w:rPr>
            </w:pPr>
            <w:r w:rsidRPr="00751417">
              <w:rPr>
                <w:rFonts w:eastAsia="Arial Unicode MS"/>
                <w:kern w:val="2"/>
                <w:sz w:val="24"/>
                <w:szCs w:val="24"/>
                <w:lang w:eastAsia="ar-SA"/>
              </w:rPr>
              <w:t>Начальная</w:t>
            </w:r>
          </w:p>
          <w:p w:rsidR="00085822" w:rsidRPr="00751417" w:rsidRDefault="00085822" w:rsidP="007F2517">
            <w:pPr>
              <w:pStyle w:val="NoSpacing"/>
              <w:jc w:val="center"/>
              <w:rPr>
                <w:rFonts w:eastAsia="Arial Unicode MS"/>
                <w:kern w:val="2"/>
                <w:sz w:val="24"/>
                <w:szCs w:val="24"/>
                <w:lang w:eastAsia="ar-SA"/>
              </w:rPr>
            </w:pPr>
            <w:r w:rsidRPr="00751417">
              <w:rPr>
                <w:rFonts w:eastAsia="Arial Unicode MS"/>
                <w:kern w:val="2"/>
                <w:sz w:val="24"/>
                <w:szCs w:val="24"/>
                <w:lang w:eastAsia="ar-SA"/>
              </w:rPr>
              <w:t>(максимальная) цена контракта.</w:t>
            </w:r>
          </w:p>
          <w:p w:rsidR="00085822" w:rsidRPr="00751417" w:rsidRDefault="00085822" w:rsidP="007F2517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41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Всего, рублей</w:t>
            </w:r>
          </w:p>
        </w:tc>
        <w:tc>
          <w:tcPr>
            <w:tcW w:w="5174" w:type="dxa"/>
            <w:gridSpan w:val="3"/>
            <w:tcBorders>
              <w:bottom w:val="single" w:sz="4" w:space="0" w:color="auto"/>
            </w:tcBorders>
          </w:tcPr>
          <w:p w:rsidR="00085822" w:rsidRPr="00751417" w:rsidRDefault="00085822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417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085822" w:rsidRPr="00751417" w:rsidTr="00B6233F">
        <w:trPr>
          <w:trHeight w:val="353"/>
        </w:trPr>
        <w:tc>
          <w:tcPr>
            <w:tcW w:w="2057" w:type="dxa"/>
            <w:vMerge/>
          </w:tcPr>
          <w:p w:rsidR="00085822" w:rsidRPr="00751417" w:rsidRDefault="00085822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85822" w:rsidRPr="00751417" w:rsidRDefault="00085822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auto"/>
            </w:tcBorders>
          </w:tcPr>
          <w:p w:rsidR="00085822" w:rsidRPr="00751417" w:rsidRDefault="00085822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822" w:rsidRPr="00751417" w:rsidRDefault="00085822" w:rsidP="00C754ED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417">
              <w:rPr>
                <w:rFonts w:ascii="Times New Roman" w:hAnsi="Times New Roman" w:cs="Times New Roman"/>
                <w:sz w:val="24"/>
                <w:szCs w:val="24"/>
              </w:rPr>
              <w:t>20__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</w:tcBorders>
          </w:tcPr>
          <w:p w:rsidR="00085822" w:rsidRPr="00751417" w:rsidRDefault="00085822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417">
              <w:rPr>
                <w:rFonts w:ascii="Times New Roman" w:hAnsi="Times New Roman" w:cs="Times New Roman"/>
                <w:sz w:val="24"/>
                <w:szCs w:val="24"/>
              </w:rPr>
              <w:t>Плановые периоды</w:t>
            </w:r>
          </w:p>
        </w:tc>
      </w:tr>
      <w:tr w:rsidR="00085822" w:rsidRPr="00751417" w:rsidTr="00B6233F">
        <w:tc>
          <w:tcPr>
            <w:tcW w:w="2057" w:type="dxa"/>
            <w:vMerge/>
          </w:tcPr>
          <w:p w:rsidR="00085822" w:rsidRPr="00751417" w:rsidRDefault="00085822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85822" w:rsidRPr="00751417" w:rsidRDefault="00085822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:rsidR="00085822" w:rsidRPr="00751417" w:rsidRDefault="00085822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085822" w:rsidRPr="00751417" w:rsidRDefault="00085822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417">
              <w:rPr>
                <w:rFonts w:ascii="Times New Roman" w:hAnsi="Times New Roman" w:cs="Times New Roman"/>
                <w:sz w:val="24"/>
                <w:szCs w:val="24"/>
              </w:rPr>
              <w:t>20 __</w:t>
            </w:r>
          </w:p>
        </w:tc>
        <w:tc>
          <w:tcPr>
            <w:tcW w:w="1677" w:type="dxa"/>
          </w:tcPr>
          <w:p w:rsidR="00085822" w:rsidRPr="00751417" w:rsidRDefault="00085822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417">
              <w:rPr>
                <w:rFonts w:ascii="Times New Roman" w:hAnsi="Times New Roman" w:cs="Times New Roman"/>
                <w:sz w:val="24"/>
                <w:szCs w:val="24"/>
              </w:rPr>
              <w:t>20 __</w:t>
            </w:r>
          </w:p>
        </w:tc>
      </w:tr>
      <w:tr w:rsidR="00085822" w:rsidRPr="00751417" w:rsidTr="00B6233F">
        <w:tc>
          <w:tcPr>
            <w:tcW w:w="2057" w:type="dxa"/>
          </w:tcPr>
          <w:p w:rsidR="00085822" w:rsidRPr="00751417" w:rsidRDefault="00085822" w:rsidP="003D13E9">
            <w:pPr>
              <w:tabs>
                <w:tab w:val="left" w:pos="720"/>
              </w:tabs>
              <w:jc w:val="both"/>
            </w:pPr>
          </w:p>
        </w:tc>
        <w:tc>
          <w:tcPr>
            <w:tcW w:w="2410" w:type="dxa"/>
          </w:tcPr>
          <w:p w:rsidR="00085822" w:rsidRPr="00751417" w:rsidRDefault="00085822" w:rsidP="005822A9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417">
              <w:rPr>
                <w:rFonts w:ascii="Times New Roman" w:hAnsi="Times New Roman" w:cs="Times New Roman"/>
                <w:sz w:val="20"/>
                <w:szCs w:val="20"/>
              </w:rPr>
              <w:t>_____________ (прописью)</w:t>
            </w:r>
          </w:p>
        </w:tc>
        <w:tc>
          <w:tcPr>
            <w:tcW w:w="1818" w:type="dxa"/>
          </w:tcPr>
          <w:p w:rsidR="00085822" w:rsidRPr="00751417" w:rsidRDefault="00085822" w:rsidP="00E14842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9" w:type="dxa"/>
          </w:tcPr>
          <w:p w:rsidR="00085822" w:rsidRPr="00751417" w:rsidRDefault="00085822" w:rsidP="0023490B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41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677" w:type="dxa"/>
          </w:tcPr>
          <w:p w:rsidR="00085822" w:rsidRPr="00751417" w:rsidRDefault="00085822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41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</w:tbl>
    <w:p w:rsidR="00085822" w:rsidRPr="00751417" w:rsidRDefault="00085822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085822" w:rsidRPr="00751417" w:rsidRDefault="00085822" w:rsidP="008D3761">
      <w:pPr>
        <w:tabs>
          <w:tab w:val="left" w:pos="720"/>
        </w:tabs>
        <w:jc w:val="both"/>
        <w:rPr>
          <w:sz w:val="24"/>
          <w:szCs w:val="24"/>
        </w:rPr>
      </w:pPr>
      <w:r w:rsidRPr="00751417">
        <w:rPr>
          <w:b/>
          <w:bCs/>
          <w:sz w:val="24"/>
          <w:szCs w:val="24"/>
        </w:rPr>
        <w:t>Примечание.</w:t>
      </w:r>
      <w:r w:rsidRPr="00751417">
        <w:rPr>
          <w:sz w:val="24"/>
          <w:szCs w:val="24"/>
        </w:rPr>
        <w:t xml:space="preserve"> Цена контракта включает ___________________________________________</w:t>
      </w:r>
    </w:p>
    <w:p w:rsidR="00085822" w:rsidRPr="00751417" w:rsidRDefault="00085822" w:rsidP="00570748">
      <w:pPr>
        <w:jc w:val="both"/>
        <w:rPr>
          <w:b/>
          <w:bCs/>
          <w:sz w:val="24"/>
          <w:szCs w:val="24"/>
        </w:rPr>
      </w:pPr>
    </w:p>
    <w:p w:rsidR="00085822" w:rsidRPr="00751417" w:rsidRDefault="00085822" w:rsidP="00570748">
      <w:pPr>
        <w:jc w:val="both"/>
        <w:rPr>
          <w:sz w:val="24"/>
          <w:szCs w:val="24"/>
        </w:rPr>
      </w:pPr>
      <w:r w:rsidRPr="00751417">
        <w:rPr>
          <w:b/>
          <w:bCs/>
          <w:sz w:val="24"/>
          <w:szCs w:val="24"/>
        </w:rPr>
        <w:t xml:space="preserve">9. Место поставки товаров (выполнения работ, оказания услуг): </w:t>
      </w:r>
      <w:r w:rsidRPr="00751417">
        <w:rPr>
          <w:sz w:val="24"/>
          <w:szCs w:val="24"/>
        </w:rPr>
        <w:t>__________________</w:t>
      </w:r>
    </w:p>
    <w:p w:rsidR="00085822" w:rsidRPr="00751417" w:rsidRDefault="00085822" w:rsidP="00570748">
      <w:pPr>
        <w:jc w:val="both"/>
        <w:rPr>
          <w:sz w:val="24"/>
          <w:szCs w:val="24"/>
        </w:rPr>
      </w:pPr>
    </w:p>
    <w:p w:rsidR="00085822" w:rsidRPr="00751417" w:rsidRDefault="00085822" w:rsidP="00570748">
      <w:pPr>
        <w:jc w:val="both"/>
        <w:rPr>
          <w:sz w:val="10"/>
          <w:szCs w:val="10"/>
        </w:rPr>
      </w:pPr>
    </w:p>
    <w:p w:rsidR="00085822" w:rsidRPr="00751417" w:rsidRDefault="00085822" w:rsidP="004637AB">
      <w:pPr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10. Сроки (периоды) поставки товара (выполнения работ, оказания услуг) либо график поставки товара (выполнения работ, оказания услуг), количество этапов исполнения контракта:___________________________________</w:t>
      </w:r>
    </w:p>
    <w:p w:rsidR="00085822" w:rsidRPr="00751417" w:rsidRDefault="00085822" w:rsidP="004637AB">
      <w:pPr>
        <w:jc w:val="both"/>
        <w:rPr>
          <w:b/>
          <w:bCs/>
          <w:sz w:val="24"/>
          <w:szCs w:val="24"/>
        </w:rPr>
      </w:pPr>
    </w:p>
    <w:p w:rsidR="00085822" w:rsidRPr="00751417" w:rsidRDefault="00085822" w:rsidP="00E71812">
      <w:pPr>
        <w:tabs>
          <w:tab w:val="left" w:pos="720"/>
        </w:tabs>
        <w:jc w:val="both"/>
        <w:rPr>
          <w:b/>
          <w:bCs/>
          <w:kern w:val="24"/>
          <w:sz w:val="24"/>
          <w:szCs w:val="24"/>
        </w:rPr>
      </w:pPr>
      <w:r w:rsidRPr="00751417">
        <w:rPr>
          <w:b/>
          <w:bCs/>
          <w:kern w:val="24"/>
          <w:sz w:val="24"/>
          <w:szCs w:val="24"/>
        </w:rPr>
        <w:t>11. Сроки исполнения контракта:_______________________________________________</w:t>
      </w:r>
    </w:p>
    <w:p w:rsidR="00085822" w:rsidRPr="00751417" w:rsidRDefault="00085822" w:rsidP="004637AB">
      <w:pPr>
        <w:jc w:val="both"/>
        <w:rPr>
          <w:sz w:val="10"/>
          <w:szCs w:val="10"/>
        </w:rPr>
      </w:pPr>
      <w:r w:rsidRPr="00751417">
        <w:rPr>
          <w:sz w:val="10"/>
          <w:szCs w:val="10"/>
        </w:rPr>
        <w:t>_</w:t>
      </w:r>
    </w:p>
    <w:p w:rsidR="00085822" w:rsidRPr="00751417" w:rsidRDefault="00085822" w:rsidP="004637AB">
      <w:pPr>
        <w:tabs>
          <w:tab w:val="left" w:pos="720"/>
        </w:tabs>
        <w:jc w:val="both"/>
        <w:rPr>
          <w:b/>
          <w:bCs/>
          <w:kern w:val="24"/>
          <w:sz w:val="24"/>
          <w:szCs w:val="24"/>
        </w:rPr>
      </w:pPr>
      <w:r w:rsidRPr="00751417">
        <w:rPr>
          <w:b/>
          <w:bCs/>
          <w:kern w:val="24"/>
          <w:sz w:val="24"/>
          <w:szCs w:val="24"/>
        </w:rPr>
        <w:t>12. Форма, сроки и порядок оплаты товара (работ, услуг):_________________________</w:t>
      </w:r>
    </w:p>
    <w:p w:rsidR="00085822" w:rsidRPr="00751417" w:rsidRDefault="00085822" w:rsidP="00862157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085822" w:rsidRPr="00751417" w:rsidRDefault="00085822" w:rsidP="00862157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13. Сведения о размере обеспечения заявки на участие в электронном аукционе:____</w:t>
      </w:r>
    </w:p>
    <w:p w:rsidR="00085822" w:rsidRPr="00751417" w:rsidRDefault="00085822" w:rsidP="00862157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085822" w:rsidRPr="00751417" w:rsidRDefault="00085822" w:rsidP="00862157">
      <w:pPr>
        <w:tabs>
          <w:tab w:val="left" w:pos="720"/>
        </w:tabs>
        <w:jc w:val="both"/>
        <w:rPr>
          <w:sz w:val="24"/>
          <w:szCs w:val="24"/>
          <w:u w:val="single"/>
        </w:rPr>
      </w:pPr>
      <w:r w:rsidRPr="00751417">
        <w:rPr>
          <w:b/>
          <w:bCs/>
          <w:sz w:val="24"/>
          <w:szCs w:val="24"/>
        </w:rPr>
        <w:t>14. Сведения о размере обеспечения исполнения контракта, порядке предоставления такого обеспечения, требованиях к такому обеспечению, а также информация о банковском сопровождении контракта в соответствии со статьей 35 Федерального закона № 44-ФЗ, в том числе информация о казначейском сопровождении контракта:</w:t>
      </w:r>
      <w:r w:rsidRPr="00751417">
        <w:rPr>
          <w:sz w:val="24"/>
          <w:szCs w:val="24"/>
          <w:u w:val="single"/>
        </w:rPr>
        <w:t>___________________________</w:t>
      </w:r>
    </w:p>
    <w:p w:rsidR="00085822" w:rsidRPr="00751417" w:rsidRDefault="00085822" w:rsidP="00862157">
      <w:pPr>
        <w:tabs>
          <w:tab w:val="left" w:pos="720"/>
        </w:tabs>
        <w:jc w:val="both"/>
        <w:rPr>
          <w:sz w:val="24"/>
          <w:szCs w:val="24"/>
          <w:u w:val="single"/>
        </w:rPr>
      </w:pPr>
    </w:p>
    <w:p w:rsidR="00085822" w:rsidRPr="00751417" w:rsidRDefault="00085822" w:rsidP="00A57514">
      <w:pPr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15. Преимущества, предоставляемые заказчиком в соответствии со статьями 28-30 Федерального закона № 44-ФЗ:</w:t>
      </w:r>
      <w:r w:rsidRPr="00751417">
        <w:rPr>
          <w:sz w:val="24"/>
          <w:szCs w:val="24"/>
          <w:u w:val="single"/>
        </w:rPr>
        <w:t>________________________________________________</w:t>
      </w:r>
    </w:p>
    <w:p w:rsidR="00085822" w:rsidRPr="00751417" w:rsidRDefault="00085822" w:rsidP="004637AB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085822" w:rsidRPr="00751417" w:rsidRDefault="00085822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16. Требования, предъявляемые законодательством Российской Федерации к лицам, осуществляющим поставки товаров, выполнение работ, оказание услуг, являющихся предметом закупки:______________________________________________</w:t>
      </w:r>
    </w:p>
    <w:p w:rsidR="00085822" w:rsidRPr="00751417" w:rsidRDefault="00085822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85822" w:rsidRPr="00751417" w:rsidRDefault="00085822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17. Требования к гарантийным обязательствам:__________________________________</w:t>
      </w:r>
    </w:p>
    <w:p w:rsidR="00085822" w:rsidRPr="00751417" w:rsidRDefault="00085822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85822" w:rsidRPr="00751417" w:rsidRDefault="00085822" w:rsidP="009E0DE4">
      <w:pPr>
        <w:tabs>
          <w:tab w:val="left" w:pos="720"/>
          <w:tab w:val="left" w:pos="1185"/>
        </w:tabs>
        <w:spacing w:line="240" w:lineRule="atLeast"/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18. Информация о возможности заказчика изменить условия контракта в соответствии с положениями Федерального закона № 44-ФЗ:______________________</w:t>
      </w:r>
    </w:p>
    <w:p w:rsidR="00085822" w:rsidRPr="00751417" w:rsidRDefault="00085822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85822" w:rsidRPr="00751417" w:rsidRDefault="00085822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19. Возможность заказчика увеличить количество поставляемого товара при заключении контракта в соответствии с ч. 18 ст. 34 Федерального закона № 44-ФЗ:____________________</w:t>
      </w:r>
    </w:p>
    <w:p w:rsidR="00085822" w:rsidRPr="00751417" w:rsidRDefault="00085822" w:rsidP="00207220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085822" w:rsidRPr="00751417" w:rsidRDefault="00085822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20. Информация о возможности одностороннего отказа от исполнения контракта в соответствии с положениями частей 8-26 статьи 95 Федерального закона № 44-ФЗ, при этом основания для одностороннего расторжения контракта должны быть определены в соответствии с гражданским законодательством и указаны в проекте контракта:__________________________________________________________________</w:t>
      </w:r>
    </w:p>
    <w:p w:rsidR="00085822" w:rsidRPr="00751417" w:rsidRDefault="00085822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85822" w:rsidRPr="00751417" w:rsidRDefault="00085822" w:rsidP="00FD3594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21. Условия, запреты,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случае, если данные условия, запреты, ограничения установлены заказчиком в документации о закупке в соответствии со статьей 14 Федерального закона № 44-ФЗ:__________________________________________</w:t>
      </w:r>
    </w:p>
    <w:p w:rsidR="00085822" w:rsidRPr="00751417" w:rsidRDefault="00085822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85822" w:rsidRPr="00751417" w:rsidRDefault="00085822" w:rsidP="005C691F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22. Виды и объемы работ по строительству, реконструкции объектов капитального строительства из числа видов работ, утвержденных Постановлением Правительства РФ от 15.05.2017 № 570, которые подрядчик обязан выполнить самостоятельно без привлечения других лиц к исполнению своих обязательств по контракту не менее 15 процентов цены контракта:</w:t>
      </w:r>
    </w:p>
    <w:p w:rsidR="00085822" w:rsidRPr="00751417" w:rsidRDefault="00085822" w:rsidP="005C691F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85822" w:rsidRPr="00751417" w:rsidRDefault="00085822" w:rsidP="005C691F">
      <w:pPr>
        <w:jc w:val="center"/>
        <w:rPr>
          <w:sz w:val="24"/>
          <w:szCs w:val="24"/>
        </w:rPr>
      </w:pPr>
      <w:r w:rsidRPr="00751417">
        <w:rPr>
          <w:sz w:val="24"/>
          <w:szCs w:val="24"/>
        </w:rPr>
        <w:t xml:space="preserve">Виды и объемы работ, которые подрядчик обязан выполнить самостоятельно без привлечения других лиц к исполнению своих обязательств по контракту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78"/>
        <w:gridCol w:w="5792"/>
        <w:gridCol w:w="2875"/>
      </w:tblGrid>
      <w:tr w:rsidR="00085822" w:rsidRPr="00751417" w:rsidTr="0030634F">
        <w:trPr>
          <w:trHeight w:val="15"/>
          <w:tblCellSpacing w:w="15" w:type="dxa"/>
        </w:trPr>
        <w:tc>
          <w:tcPr>
            <w:tcW w:w="739" w:type="dxa"/>
            <w:vAlign w:val="center"/>
          </w:tcPr>
          <w:p w:rsidR="00085822" w:rsidRPr="00751417" w:rsidRDefault="00085822" w:rsidP="005C691F">
            <w:pPr>
              <w:rPr>
                <w:sz w:val="2"/>
                <w:szCs w:val="24"/>
              </w:rPr>
            </w:pPr>
          </w:p>
        </w:tc>
        <w:tc>
          <w:tcPr>
            <w:tcW w:w="6098" w:type="dxa"/>
            <w:vAlign w:val="center"/>
          </w:tcPr>
          <w:p w:rsidR="00085822" w:rsidRPr="00751417" w:rsidRDefault="00085822" w:rsidP="005C691F">
            <w:pPr>
              <w:rPr>
                <w:sz w:val="2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085822" w:rsidRPr="00751417" w:rsidRDefault="00085822" w:rsidP="005C691F">
            <w:pPr>
              <w:rPr>
                <w:sz w:val="2"/>
                <w:szCs w:val="24"/>
              </w:rPr>
            </w:pPr>
          </w:p>
        </w:tc>
      </w:tr>
      <w:tr w:rsidR="00085822" w:rsidRPr="00751417" w:rsidTr="0030634F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85822" w:rsidRPr="00751417" w:rsidRDefault="00085822" w:rsidP="005C691F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 xml:space="preserve">N п/п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85822" w:rsidRPr="00751417" w:rsidRDefault="00085822" w:rsidP="005C691F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 xml:space="preserve">Виды работ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85822" w:rsidRPr="00751417" w:rsidRDefault="00085822" w:rsidP="005C691F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 xml:space="preserve">Объем работ </w:t>
            </w:r>
          </w:p>
        </w:tc>
      </w:tr>
      <w:tr w:rsidR="00085822" w:rsidRPr="00751417" w:rsidTr="0030634F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85822" w:rsidRPr="00751417" w:rsidRDefault="00085822" w:rsidP="005C691F">
            <w:pPr>
              <w:rPr>
                <w:sz w:val="24"/>
                <w:szCs w:val="24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85822" w:rsidRPr="00751417" w:rsidRDefault="00085822" w:rsidP="005C691F">
            <w:pPr>
              <w:rPr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85822" w:rsidRPr="00751417" w:rsidRDefault="00085822" w:rsidP="005C691F">
            <w:pPr>
              <w:rPr>
                <w:sz w:val="24"/>
                <w:szCs w:val="24"/>
              </w:rPr>
            </w:pPr>
          </w:p>
        </w:tc>
      </w:tr>
    </w:tbl>
    <w:p w:rsidR="00085822" w:rsidRPr="00751417" w:rsidRDefault="00085822" w:rsidP="005C691F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85822" w:rsidRPr="00751417" w:rsidRDefault="00085822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23. Адрес электронной площадки в сети Интернет: ______________________________</w:t>
      </w:r>
    </w:p>
    <w:p w:rsidR="00085822" w:rsidRPr="00751417" w:rsidRDefault="00085822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85822" w:rsidRPr="00751417" w:rsidRDefault="00085822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24. Предложения о включении в состав комиссии по осуществлению закупок своих представителей:</w:t>
      </w:r>
    </w:p>
    <w:p w:rsidR="00085822" w:rsidRPr="00751417" w:rsidRDefault="00085822" w:rsidP="009E1D96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751417">
        <w:rPr>
          <w:sz w:val="24"/>
          <w:szCs w:val="24"/>
        </w:rPr>
        <w:t>ФИО:________________________________________</w:t>
      </w:r>
    </w:p>
    <w:p w:rsidR="00085822" w:rsidRPr="00751417" w:rsidRDefault="00085822" w:rsidP="009E1D96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751417">
        <w:rPr>
          <w:sz w:val="24"/>
          <w:szCs w:val="24"/>
        </w:rPr>
        <w:t>Должность: __________________________________</w:t>
      </w:r>
    </w:p>
    <w:p w:rsidR="00085822" w:rsidRPr="00751417" w:rsidRDefault="00085822" w:rsidP="009E1D96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751417">
        <w:rPr>
          <w:sz w:val="24"/>
          <w:szCs w:val="24"/>
        </w:rPr>
        <w:t>Тел:_________________________________________</w:t>
      </w:r>
    </w:p>
    <w:p w:rsidR="00085822" w:rsidRPr="00751417" w:rsidRDefault="00085822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85822" w:rsidRPr="00751417" w:rsidRDefault="00085822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25. Ответственное должностное лицо заказчика:</w:t>
      </w:r>
    </w:p>
    <w:p w:rsidR="00085822" w:rsidRPr="00751417" w:rsidRDefault="00085822" w:rsidP="00BA52CC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751417">
        <w:rPr>
          <w:sz w:val="24"/>
          <w:szCs w:val="24"/>
        </w:rPr>
        <w:t>ФИО:________________________________________</w:t>
      </w:r>
    </w:p>
    <w:p w:rsidR="00085822" w:rsidRPr="00751417" w:rsidRDefault="00085822" w:rsidP="00BA52CC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751417">
        <w:rPr>
          <w:sz w:val="24"/>
          <w:szCs w:val="24"/>
        </w:rPr>
        <w:t>Должность: __________________________________</w:t>
      </w:r>
    </w:p>
    <w:p w:rsidR="00085822" w:rsidRPr="00751417" w:rsidRDefault="00085822" w:rsidP="00BA52CC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751417">
        <w:rPr>
          <w:sz w:val="24"/>
          <w:szCs w:val="24"/>
        </w:rPr>
        <w:t>Тел:_________________________________________</w:t>
      </w:r>
    </w:p>
    <w:p w:rsidR="00085822" w:rsidRPr="00751417" w:rsidRDefault="00085822" w:rsidP="00BA52CC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</w:p>
    <w:p w:rsidR="00085822" w:rsidRPr="00751417" w:rsidRDefault="00085822" w:rsidP="00BA52CC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751417">
        <w:rPr>
          <w:b/>
          <w:bCs/>
          <w:sz w:val="24"/>
          <w:szCs w:val="24"/>
        </w:rPr>
        <w:t>26. Реквизиты счета для внесения обеспечения исполнения контракта (в случае, если участник закупки выбрал обеспечение исполнения контракта в виде залога денежных средств):___________________________________________________________</w:t>
      </w:r>
    </w:p>
    <w:p w:rsidR="00085822" w:rsidRPr="00751417" w:rsidRDefault="00085822" w:rsidP="00BA52CC">
      <w:pPr>
        <w:tabs>
          <w:tab w:val="left" w:pos="720"/>
          <w:tab w:val="left" w:pos="1185"/>
        </w:tabs>
        <w:jc w:val="both"/>
        <w:rPr>
          <w:color w:val="FF0000"/>
          <w:sz w:val="10"/>
          <w:szCs w:val="10"/>
        </w:rPr>
      </w:pPr>
    </w:p>
    <w:p w:rsidR="00085822" w:rsidRPr="00751417" w:rsidRDefault="00085822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751417">
        <w:rPr>
          <w:b/>
          <w:bCs/>
          <w:sz w:val="24"/>
          <w:szCs w:val="24"/>
        </w:rPr>
        <w:t>27. Примерный перечень прилагаемых документов:</w:t>
      </w:r>
    </w:p>
    <w:p w:rsidR="00085822" w:rsidRPr="00751417" w:rsidRDefault="00085822" w:rsidP="00697371">
      <w:pPr>
        <w:tabs>
          <w:tab w:val="left" w:pos="720"/>
          <w:tab w:val="left" w:pos="1185"/>
        </w:tabs>
        <w:jc w:val="both"/>
        <w:rPr>
          <w:bCs/>
          <w:color w:val="FF0000"/>
          <w:sz w:val="24"/>
          <w:szCs w:val="24"/>
        </w:rPr>
      </w:pPr>
      <w:r w:rsidRPr="00751417">
        <w:rPr>
          <w:bCs/>
          <w:color w:val="FF0000"/>
          <w:sz w:val="24"/>
          <w:szCs w:val="24"/>
        </w:rPr>
        <w:t xml:space="preserve"> </w:t>
      </w:r>
    </w:p>
    <w:p w:rsidR="00085822" w:rsidRPr="00751417" w:rsidRDefault="00085822" w:rsidP="00697371">
      <w:pPr>
        <w:tabs>
          <w:tab w:val="left" w:pos="720"/>
        </w:tabs>
        <w:jc w:val="both"/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Приложение №1. Проект контракта.</w:t>
      </w:r>
    </w:p>
    <w:p w:rsidR="00085822" w:rsidRPr="00751417" w:rsidRDefault="00085822" w:rsidP="00697371">
      <w:pPr>
        <w:tabs>
          <w:tab w:val="left" w:pos="720"/>
        </w:tabs>
        <w:jc w:val="both"/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Приложение № 2 Описание объекта закупки.</w:t>
      </w:r>
    </w:p>
    <w:p w:rsidR="00085822" w:rsidRPr="00751417" w:rsidRDefault="00085822" w:rsidP="00697371">
      <w:pPr>
        <w:tabs>
          <w:tab w:val="left" w:pos="720"/>
        </w:tabs>
        <w:jc w:val="both"/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Приложение № 3. Обоснование начальной (максимальной) цены контракта.</w:t>
      </w:r>
    </w:p>
    <w:p w:rsidR="00085822" w:rsidRPr="00751417" w:rsidRDefault="00085822" w:rsidP="00697371">
      <w:pPr>
        <w:tabs>
          <w:tab w:val="left" w:pos="720"/>
        </w:tabs>
        <w:jc w:val="both"/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Приложение № 4. Информация для включения в документацию о закупке.</w:t>
      </w:r>
    </w:p>
    <w:p w:rsidR="00085822" w:rsidRPr="00751417" w:rsidRDefault="00085822" w:rsidP="00697371">
      <w:pPr>
        <w:tabs>
          <w:tab w:val="left" w:pos="720"/>
        </w:tabs>
        <w:jc w:val="both"/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Приложение № 5. Проектно-сметная документация, спецификация, техническое задание, эскизы, планы и т.д. в зависимости от специфики предмета закупки.</w:t>
      </w:r>
    </w:p>
    <w:p w:rsidR="00085822" w:rsidRPr="00751417" w:rsidRDefault="00085822" w:rsidP="00697371">
      <w:pPr>
        <w:tabs>
          <w:tab w:val="left" w:pos="720"/>
        </w:tabs>
        <w:jc w:val="both"/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Приложение № 6. Сравнительная таблица соответствия требуемым характеристикам закупаемого товара нескольких производителей, товарных знаков и т.д., подтверждающая, что такие характеристики не влекут за собой ограничение количества участников закупки,  либо информацию о том, что не имеется другого способа, обеспечивающего более точное и четкое описание характеристик объекта закупки - в случаях, если в описании объекта закупки указываются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производителя. </w:t>
      </w:r>
    </w:p>
    <w:p w:rsidR="00085822" w:rsidRPr="00751417" w:rsidRDefault="00085822" w:rsidP="00697371">
      <w:pPr>
        <w:tabs>
          <w:tab w:val="left" w:pos="720"/>
        </w:tabs>
        <w:jc w:val="both"/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Приложение № 7. Положительное заключение государственной экспертизы на проектную документацию и результаты инженерных изысканий в случаях, предусматривающих наличие этой экспертизы согласно действующим нормам правовых актов в области градостроительства. </w:t>
      </w:r>
    </w:p>
    <w:p w:rsidR="00085822" w:rsidRPr="00751417" w:rsidRDefault="00085822" w:rsidP="00697371">
      <w:pPr>
        <w:tabs>
          <w:tab w:val="left" w:pos="720"/>
        </w:tabs>
        <w:jc w:val="both"/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Приложение № 8. Заключение о достоверности определения сметной стоимости расположенных на территории города Ржева объектов капитального строительства (если такое заключение предусмотрено действующим законодательством Российской Федерации).</w:t>
      </w:r>
    </w:p>
    <w:p w:rsidR="00085822" w:rsidRPr="00751417" w:rsidRDefault="00085822" w:rsidP="00697371">
      <w:pPr>
        <w:tabs>
          <w:tab w:val="left" w:pos="720"/>
        </w:tabs>
        <w:jc w:val="both"/>
        <w:rPr>
          <w:bCs/>
          <w:sz w:val="22"/>
          <w:szCs w:val="24"/>
        </w:rPr>
      </w:pPr>
    </w:p>
    <w:p w:rsidR="00085822" w:rsidRPr="00751417" w:rsidRDefault="00085822" w:rsidP="00697371">
      <w:pPr>
        <w:tabs>
          <w:tab w:val="left" w:pos="720"/>
          <w:tab w:val="left" w:pos="1185"/>
        </w:tabs>
        <w:jc w:val="both"/>
        <w:rPr>
          <w:bCs/>
          <w:color w:val="FF0000"/>
          <w:sz w:val="24"/>
          <w:szCs w:val="28"/>
        </w:rPr>
      </w:pPr>
    </w:p>
    <w:p w:rsidR="00085822" w:rsidRPr="00751417" w:rsidRDefault="00085822" w:rsidP="006B0C0D">
      <w:pPr>
        <w:tabs>
          <w:tab w:val="left" w:pos="720"/>
          <w:tab w:val="left" w:pos="1185"/>
        </w:tabs>
        <w:jc w:val="both"/>
        <w:rPr>
          <w:bCs/>
          <w:color w:val="FF0000"/>
          <w:sz w:val="28"/>
          <w:szCs w:val="28"/>
        </w:rPr>
      </w:pPr>
    </w:p>
    <w:p w:rsidR="00085822" w:rsidRPr="00751417" w:rsidRDefault="00085822" w:rsidP="006B0C0D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8"/>
          <w:szCs w:val="28"/>
        </w:rPr>
      </w:pPr>
    </w:p>
    <w:p w:rsidR="00085822" w:rsidRPr="00751417" w:rsidRDefault="00085822" w:rsidP="00B15EA1">
      <w:pPr>
        <w:tabs>
          <w:tab w:val="left" w:pos="360"/>
          <w:tab w:val="left" w:pos="825"/>
        </w:tabs>
        <w:jc w:val="both"/>
        <w:rPr>
          <w:sz w:val="24"/>
          <w:szCs w:val="24"/>
        </w:rPr>
      </w:pPr>
      <w:r w:rsidRPr="00751417">
        <w:rPr>
          <w:b/>
          <w:bCs/>
          <w:sz w:val="24"/>
          <w:szCs w:val="24"/>
        </w:rPr>
        <w:t xml:space="preserve">Руководитель Заказчика:  </w:t>
      </w:r>
      <w:r w:rsidRPr="00751417">
        <w:rPr>
          <w:sz w:val="24"/>
          <w:szCs w:val="24"/>
        </w:rPr>
        <w:t xml:space="preserve">                            _________________  __________________               </w:t>
      </w:r>
    </w:p>
    <w:p w:rsidR="00085822" w:rsidRPr="00751417" w:rsidRDefault="00085822">
      <w:pPr>
        <w:rPr>
          <w:sz w:val="16"/>
          <w:szCs w:val="16"/>
        </w:rPr>
      </w:pPr>
    </w:p>
    <w:p w:rsidR="00085822" w:rsidRPr="00751417" w:rsidRDefault="00085822">
      <w:pPr>
        <w:rPr>
          <w:sz w:val="16"/>
          <w:szCs w:val="16"/>
        </w:rPr>
      </w:pPr>
    </w:p>
    <w:p w:rsidR="00085822" w:rsidRPr="00751417" w:rsidRDefault="00085822">
      <w:pPr>
        <w:rPr>
          <w:sz w:val="24"/>
          <w:szCs w:val="24"/>
        </w:rPr>
      </w:pPr>
      <w:r w:rsidRPr="00751417">
        <w:rPr>
          <w:sz w:val="24"/>
          <w:szCs w:val="24"/>
        </w:rPr>
        <w:t>СОГЛАСОВАНО:</w:t>
      </w:r>
    </w:p>
    <w:p w:rsidR="00085822" w:rsidRPr="00751417" w:rsidRDefault="00085822">
      <w:pPr>
        <w:rPr>
          <w:sz w:val="16"/>
          <w:szCs w:val="16"/>
        </w:rPr>
      </w:pPr>
    </w:p>
    <w:p w:rsidR="00085822" w:rsidRPr="00751417" w:rsidRDefault="00085822">
      <w:pPr>
        <w:rPr>
          <w:sz w:val="24"/>
          <w:szCs w:val="24"/>
        </w:rPr>
      </w:pPr>
      <w:r w:rsidRPr="00751417">
        <w:rPr>
          <w:sz w:val="24"/>
          <w:szCs w:val="24"/>
        </w:rPr>
        <w:t xml:space="preserve">________________________                            _________________  __________________               </w:t>
      </w:r>
    </w:p>
    <w:p w:rsidR="00085822" w:rsidRPr="00751417" w:rsidRDefault="00085822">
      <w:pPr>
        <w:rPr>
          <w:sz w:val="24"/>
          <w:szCs w:val="24"/>
        </w:rPr>
      </w:pPr>
      <w:r w:rsidRPr="00751417">
        <w:rPr>
          <w:sz w:val="24"/>
          <w:szCs w:val="24"/>
        </w:rPr>
        <w:t xml:space="preserve"> </w:t>
      </w:r>
    </w:p>
    <w:p w:rsidR="00085822" w:rsidRPr="00751417" w:rsidRDefault="00085822" w:rsidP="00B6233F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8"/>
        </w:rPr>
      </w:pPr>
      <w:r w:rsidRPr="00751417">
        <w:rPr>
          <w:sz w:val="24"/>
          <w:szCs w:val="24"/>
        </w:rPr>
        <w:t xml:space="preserve">________________________                            _________________  __________________         </w:t>
      </w:r>
    </w:p>
    <w:p w:rsidR="00085822" w:rsidRPr="00751417" w:rsidRDefault="00085822" w:rsidP="00B6233F">
      <w:pPr>
        <w:tabs>
          <w:tab w:val="left" w:pos="720"/>
          <w:tab w:val="left" w:pos="1185"/>
        </w:tabs>
        <w:jc w:val="both"/>
        <w:rPr>
          <w:b/>
          <w:bCs/>
          <w:color w:val="000000"/>
          <w:sz w:val="24"/>
          <w:szCs w:val="28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both"/>
        <w:rPr>
          <w:b/>
          <w:bCs/>
          <w:color w:val="000000"/>
          <w:sz w:val="24"/>
          <w:szCs w:val="28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751417">
        <w:rPr>
          <w:bCs/>
          <w:color w:val="000000"/>
          <w:sz w:val="24"/>
          <w:szCs w:val="28"/>
        </w:rPr>
        <w:t>К настоящей форме заявки прилагаются рекомендуемые (примерные) бланки (формы) для заполнения приложений</w:t>
      </w:r>
      <w:r w:rsidRPr="00751417">
        <w:rPr>
          <w:rStyle w:val="FootnoteReference"/>
          <w:bCs/>
          <w:color w:val="000000"/>
          <w:sz w:val="24"/>
          <w:szCs w:val="28"/>
        </w:rPr>
        <w:footnoteReference w:id="2"/>
      </w:r>
      <w:r w:rsidRPr="00751417">
        <w:rPr>
          <w:bCs/>
          <w:color w:val="000000"/>
          <w:sz w:val="24"/>
          <w:szCs w:val="28"/>
        </w:rPr>
        <w:t>:</w:t>
      </w:r>
    </w:p>
    <w:p w:rsidR="00085822" w:rsidRPr="00751417" w:rsidRDefault="00085822" w:rsidP="00B6233F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751417">
        <w:rPr>
          <w:bCs/>
          <w:color w:val="000000"/>
          <w:sz w:val="24"/>
          <w:szCs w:val="28"/>
        </w:rPr>
        <w:t>1.Приложения при оформлении заявки на поставку товара.</w:t>
      </w:r>
    </w:p>
    <w:p w:rsidR="00085822" w:rsidRPr="00751417" w:rsidRDefault="00085822" w:rsidP="00B6233F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751417">
        <w:rPr>
          <w:bCs/>
          <w:color w:val="000000"/>
          <w:sz w:val="24"/>
          <w:szCs w:val="28"/>
        </w:rPr>
        <w:t>2.Приложения при оформлении заявки на выполнение работ.</w:t>
      </w:r>
    </w:p>
    <w:p w:rsidR="00085822" w:rsidRPr="00751417" w:rsidRDefault="00085822" w:rsidP="00B6233F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751417">
        <w:rPr>
          <w:bCs/>
          <w:color w:val="000000"/>
          <w:sz w:val="24"/>
          <w:szCs w:val="28"/>
        </w:rPr>
        <w:t>3.Приложения при оформлении заявки на оказание услуг.</w:t>
      </w:r>
    </w:p>
    <w:p w:rsidR="00085822" w:rsidRPr="00751417" w:rsidRDefault="00085822" w:rsidP="00B6233F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751417">
        <w:rPr>
          <w:b/>
          <w:bCs/>
          <w:color w:val="000000"/>
          <w:sz w:val="24"/>
          <w:szCs w:val="28"/>
        </w:rPr>
        <w:t xml:space="preserve">Рекомендуемые (примерные) бланки (формы) для заполнения приложений </w:t>
      </w: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751417">
        <w:rPr>
          <w:b/>
          <w:bCs/>
          <w:color w:val="000000"/>
          <w:sz w:val="24"/>
          <w:szCs w:val="28"/>
        </w:rPr>
        <w:t>при оформлении заявки на поставку товара</w:t>
      </w: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4"/>
        </w:rPr>
      </w:pPr>
    </w:p>
    <w:p w:rsidR="00085822" w:rsidRPr="00751417" w:rsidRDefault="00085822" w:rsidP="00B6233F">
      <w:pPr>
        <w:jc w:val="center"/>
        <w:rPr>
          <w:sz w:val="24"/>
          <w:szCs w:val="24"/>
        </w:rPr>
      </w:pPr>
      <w:r w:rsidRPr="00751417">
        <w:rPr>
          <w:sz w:val="24"/>
          <w:szCs w:val="24"/>
        </w:rPr>
        <w:t>Описание объекта закупки (спецификация)</w:t>
      </w:r>
    </w:p>
    <w:p w:rsidR="00085822" w:rsidRPr="00751417" w:rsidRDefault="00085822" w:rsidP="00B6233F">
      <w:pPr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09"/>
        <w:gridCol w:w="1985"/>
        <w:gridCol w:w="4253"/>
        <w:gridCol w:w="992"/>
        <w:gridCol w:w="1133"/>
      </w:tblGrid>
      <w:tr w:rsidR="00085822" w:rsidRPr="00751417" w:rsidTr="00697371">
        <w:trPr>
          <w:cantSplit/>
          <w:trHeight w:val="3583"/>
        </w:trPr>
        <w:tc>
          <w:tcPr>
            <w:tcW w:w="567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09" w:type="dxa"/>
            <w:textDirection w:val="btLr"/>
          </w:tcPr>
          <w:p w:rsidR="00085822" w:rsidRPr="00751417" w:rsidRDefault="00085822" w:rsidP="0030634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 xml:space="preserve">Код по (ОКПД2) ОК 034-2014 </w:t>
            </w:r>
          </w:p>
        </w:tc>
        <w:tc>
          <w:tcPr>
            <w:tcW w:w="1985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 xml:space="preserve">Наименование объекта закупки </w:t>
            </w:r>
          </w:p>
        </w:tc>
        <w:tc>
          <w:tcPr>
            <w:tcW w:w="4253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Описание объекта закупки (функциональные, технические, качественные характеристики, эксплуатационные характеристики объекта закупки (при необходимости)), показатели, позволяющие определить соответствие закупаемых товаров установленным заказчиком требованиям и значения таких показателей</w:t>
            </w:r>
          </w:p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85822" w:rsidRPr="00751417" w:rsidRDefault="00085822" w:rsidP="00697371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133" w:type="dxa"/>
          </w:tcPr>
          <w:p w:rsidR="00085822" w:rsidRPr="00751417" w:rsidRDefault="00085822" w:rsidP="00697371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Кол-во (объем)</w:t>
            </w:r>
          </w:p>
        </w:tc>
      </w:tr>
      <w:tr w:rsidR="00085822" w:rsidRPr="00751417" w:rsidTr="00697371">
        <w:tc>
          <w:tcPr>
            <w:tcW w:w="567" w:type="dxa"/>
            <w:vMerge w:val="restart"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Merge w:val="restart"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  <w:r w:rsidRPr="00751417">
              <w:rPr>
                <w:i/>
                <w:sz w:val="24"/>
                <w:szCs w:val="24"/>
              </w:rPr>
              <w:t>Значения показателей, которые не могут изменяться:</w:t>
            </w:r>
            <w:r w:rsidRPr="00751417">
              <w:rPr>
                <w:sz w:val="24"/>
                <w:szCs w:val="24"/>
              </w:rPr>
              <w:t xml:space="preserve"> ______________</w:t>
            </w:r>
          </w:p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</w:tr>
      <w:tr w:rsidR="00085822" w:rsidRPr="00751417" w:rsidTr="00697371">
        <w:tc>
          <w:tcPr>
            <w:tcW w:w="567" w:type="dxa"/>
            <w:vMerge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  <w:r w:rsidRPr="00751417">
              <w:rPr>
                <w:i/>
                <w:sz w:val="24"/>
                <w:szCs w:val="24"/>
              </w:rPr>
              <w:t>Максимальные и (или) минимальные значения показателей:_____________</w:t>
            </w:r>
          </w:p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</w:tr>
      <w:tr w:rsidR="00085822" w:rsidRPr="00751417" w:rsidTr="00697371">
        <w:tc>
          <w:tcPr>
            <w:tcW w:w="567" w:type="dxa"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085822" w:rsidRPr="00751417" w:rsidRDefault="00085822" w:rsidP="0030634F">
            <w:pPr>
              <w:spacing w:line="100" w:lineRule="atLeast"/>
              <w:rPr>
                <w:sz w:val="24"/>
                <w:szCs w:val="24"/>
              </w:rPr>
            </w:pPr>
          </w:p>
        </w:tc>
      </w:tr>
      <w:tr w:rsidR="00085822" w:rsidRPr="00751417" w:rsidTr="00697371">
        <w:tc>
          <w:tcPr>
            <w:tcW w:w="567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709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85822" w:rsidRPr="00751417" w:rsidRDefault="00085822" w:rsidP="00B6233F">
      <w:pPr>
        <w:jc w:val="both"/>
        <w:rPr>
          <w:sz w:val="24"/>
          <w:szCs w:val="24"/>
        </w:rPr>
      </w:pPr>
    </w:p>
    <w:p w:rsidR="00085822" w:rsidRPr="00751417" w:rsidRDefault="00085822" w:rsidP="00B6233F">
      <w:pPr>
        <w:jc w:val="both"/>
        <w:rPr>
          <w:sz w:val="24"/>
          <w:szCs w:val="24"/>
        </w:rPr>
      </w:pPr>
      <w:r w:rsidRPr="00751417">
        <w:rPr>
          <w:sz w:val="24"/>
          <w:szCs w:val="24"/>
        </w:rPr>
        <w:t>Примечание:</w:t>
      </w:r>
    </w:p>
    <w:p w:rsidR="00085822" w:rsidRPr="00751417" w:rsidRDefault="00085822" w:rsidP="00B6233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1417">
        <w:rPr>
          <w:sz w:val="24"/>
          <w:szCs w:val="24"/>
        </w:rPr>
        <w:t xml:space="preserve">При составлении описания объекта закупки заказчики должны использовать показатели, требования, условные обозначения и терминологию, касающиеся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</w:t>
      </w:r>
    </w:p>
    <w:p w:rsidR="00085822" w:rsidRPr="00751417" w:rsidRDefault="00085822" w:rsidP="00B6233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1417">
        <w:rPr>
          <w:sz w:val="24"/>
          <w:szCs w:val="24"/>
        </w:rPr>
        <w:t>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заявке должно содержаться обоснование необходимости использования других показателей, требований, условных обозначений и терминологии.</w:t>
      </w:r>
    </w:p>
    <w:p w:rsidR="00085822" w:rsidRPr="00751417" w:rsidRDefault="00085822" w:rsidP="00B6233F">
      <w:pPr>
        <w:jc w:val="both"/>
        <w:rPr>
          <w:sz w:val="24"/>
          <w:szCs w:val="24"/>
          <w:u w:val="single"/>
        </w:rPr>
      </w:pPr>
    </w:p>
    <w:p w:rsidR="00085822" w:rsidRPr="00751417" w:rsidRDefault="00085822" w:rsidP="00B6233F">
      <w:pPr>
        <w:rPr>
          <w:sz w:val="24"/>
          <w:szCs w:val="24"/>
        </w:rPr>
      </w:pPr>
      <w:r w:rsidRPr="00751417">
        <w:rPr>
          <w:sz w:val="24"/>
          <w:szCs w:val="24"/>
        </w:rPr>
        <w:t>________________________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</w:r>
    </w:p>
    <w:p w:rsidR="00085822" w:rsidRPr="00751417" w:rsidRDefault="00085822" w:rsidP="00697371">
      <w:pPr>
        <w:rPr>
          <w:u w:val="single"/>
        </w:rPr>
        <w:sectPr w:rsidR="00085822" w:rsidRPr="00751417" w:rsidSect="0030634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</w:t>
      </w:r>
      <w:r w:rsidRPr="00751417">
        <w:rPr>
          <w:sz w:val="24"/>
          <w:szCs w:val="24"/>
        </w:rPr>
        <w:tab/>
        <w:t>Заказчика</w:t>
      </w:r>
      <w:r w:rsidRPr="00751417">
        <w:rPr>
          <w:sz w:val="24"/>
          <w:szCs w:val="24"/>
        </w:rPr>
        <w:tab/>
      </w:r>
    </w:p>
    <w:p w:rsidR="00085822" w:rsidRPr="00751417" w:rsidRDefault="00085822" w:rsidP="00B6233F">
      <w:pPr>
        <w:jc w:val="center"/>
        <w:rPr>
          <w:sz w:val="24"/>
          <w:szCs w:val="24"/>
        </w:rPr>
      </w:pPr>
      <w:r w:rsidRPr="00751417">
        <w:rPr>
          <w:sz w:val="24"/>
          <w:szCs w:val="24"/>
        </w:rPr>
        <w:t>Сравнительная таблица (рекомендуется для заполнения заказчиком)</w:t>
      </w:r>
    </w:p>
    <w:p w:rsidR="00085822" w:rsidRPr="00751417" w:rsidRDefault="00085822" w:rsidP="00B6233F">
      <w:pPr>
        <w:jc w:val="center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5953"/>
        <w:gridCol w:w="2411"/>
        <w:gridCol w:w="2126"/>
        <w:gridCol w:w="1985"/>
      </w:tblGrid>
      <w:tr w:rsidR="00085822" w:rsidRPr="00751417" w:rsidTr="00843714">
        <w:trPr>
          <w:trHeight w:val="1373"/>
        </w:trPr>
        <w:tc>
          <w:tcPr>
            <w:tcW w:w="567" w:type="dxa"/>
            <w:vMerge w:val="restart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5953" w:type="dxa"/>
            <w:vMerge w:val="restart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Описание объекта закупки (функциональные, технические, качественные характеристики, эксплуатационные характеристики объекта закупки (при необходимости)), показатели, позволяющие определить соответствие закупаемых товаров установленным заказчиком требованиям и значения таких показателей</w:t>
            </w:r>
          </w:p>
        </w:tc>
        <w:tc>
          <w:tcPr>
            <w:tcW w:w="6522" w:type="dxa"/>
            <w:gridSpan w:val="3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Описание объекта закупки (функциональные, технические, качественные характеристики, эксплуатационные характеристики объекта закупки (при необходимости)), показатели, позволяющие определить соответствие закупаемых товаров установленным заказчиком требованиям и значения таких показателей</w:t>
            </w:r>
          </w:p>
        </w:tc>
      </w:tr>
      <w:tr w:rsidR="00085822" w:rsidRPr="00751417" w:rsidTr="00843714">
        <w:trPr>
          <w:trHeight w:val="1693"/>
        </w:trPr>
        <w:tc>
          <w:tcPr>
            <w:tcW w:w="567" w:type="dxa"/>
            <w:vMerge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Наименование производителя №1:____________</w:t>
            </w:r>
          </w:p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Торговая марка:_________</w:t>
            </w:r>
          </w:p>
        </w:tc>
        <w:tc>
          <w:tcPr>
            <w:tcW w:w="2126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Наименование производителя №2:_________</w:t>
            </w:r>
          </w:p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Торговая марка:______</w:t>
            </w:r>
          </w:p>
        </w:tc>
        <w:tc>
          <w:tcPr>
            <w:tcW w:w="1985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Наименование производителя №3:__________</w:t>
            </w:r>
          </w:p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Торговая марка:________</w:t>
            </w:r>
          </w:p>
        </w:tc>
      </w:tr>
      <w:tr w:rsidR="00085822" w:rsidRPr="00751417" w:rsidTr="00843714">
        <w:trPr>
          <w:trHeight w:val="594"/>
        </w:trPr>
        <w:tc>
          <w:tcPr>
            <w:tcW w:w="567" w:type="dxa"/>
            <w:vMerge w:val="restart"/>
            <w:vAlign w:val="center"/>
          </w:tcPr>
          <w:p w:rsidR="00085822" w:rsidRPr="00751417" w:rsidRDefault="00085822" w:rsidP="00843714">
            <w:pPr>
              <w:spacing w:line="100" w:lineRule="atLeast"/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085822" w:rsidRPr="00751417" w:rsidRDefault="00085822" w:rsidP="00843714">
            <w:pPr>
              <w:spacing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085822" w:rsidRPr="00751417" w:rsidRDefault="00085822" w:rsidP="00843714">
            <w:pPr>
              <w:spacing w:line="100" w:lineRule="atLeast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Значения показателей, которые не могут изменяться:________</w:t>
            </w:r>
          </w:p>
        </w:tc>
        <w:tc>
          <w:tcPr>
            <w:tcW w:w="2411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</w:tr>
      <w:tr w:rsidR="00085822" w:rsidRPr="00751417" w:rsidTr="00843714">
        <w:trPr>
          <w:trHeight w:val="606"/>
        </w:trPr>
        <w:tc>
          <w:tcPr>
            <w:tcW w:w="567" w:type="dxa"/>
            <w:vMerge/>
            <w:vAlign w:val="center"/>
          </w:tcPr>
          <w:p w:rsidR="00085822" w:rsidRPr="00751417" w:rsidRDefault="00085822" w:rsidP="00843714">
            <w:pPr>
              <w:spacing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85822" w:rsidRPr="00751417" w:rsidRDefault="00085822" w:rsidP="00843714">
            <w:pPr>
              <w:spacing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085822" w:rsidRPr="00751417" w:rsidRDefault="00085822" w:rsidP="00843714">
            <w:pPr>
              <w:spacing w:line="100" w:lineRule="atLeast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Максимальные и (или) минимальные значения показателей:___________</w:t>
            </w:r>
          </w:p>
        </w:tc>
        <w:tc>
          <w:tcPr>
            <w:tcW w:w="2411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</w:tr>
      <w:tr w:rsidR="00085822" w:rsidRPr="00751417" w:rsidTr="00843714">
        <w:tc>
          <w:tcPr>
            <w:tcW w:w="567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</w:tr>
      <w:tr w:rsidR="00085822" w:rsidRPr="00751417" w:rsidTr="00843714">
        <w:tc>
          <w:tcPr>
            <w:tcW w:w="567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…</w:t>
            </w:r>
          </w:p>
        </w:tc>
        <w:tc>
          <w:tcPr>
            <w:tcW w:w="1843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85822" w:rsidRPr="00751417" w:rsidRDefault="00085822" w:rsidP="00843714">
            <w:pPr>
              <w:jc w:val="center"/>
              <w:rPr>
                <w:sz w:val="24"/>
                <w:szCs w:val="24"/>
              </w:rPr>
            </w:pPr>
          </w:p>
        </w:tc>
      </w:tr>
    </w:tbl>
    <w:p w:rsidR="00085822" w:rsidRPr="00751417" w:rsidRDefault="00085822" w:rsidP="00B6233F">
      <w:pPr>
        <w:ind w:left="-284"/>
        <w:jc w:val="both"/>
        <w:rPr>
          <w:sz w:val="24"/>
          <w:szCs w:val="24"/>
        </w:rPr>
      </w:pPr>
    </w:p>
    <w:p w:rsidR="00085822" w:rsidRPr="00751417" w:rsidRDefault="00085822" w:rsidP="00B6233F">
      <w:pPr>
        <w:ind w:left="-284"/>
        <w:jc w:val="both"/>
        <w:rPr>
          <w:sz w:val="24"/>
          <w:szCs w:val="24"/>
        </w:rPr>
      </w:pPr>
      <w:r w:rsidRPr="00751417">
        <w:rPr>
          <w:sz w:val="24"/>
          <w:szCs w:val="24"/>
        </w:rPr>
        <w:t>Примечание: Данную таблицу рекомендуется предоставлять в составе заявки в целях подтверждения отсутствия нарушений ст.17 Федерального закона от 26.07.2006 №135-ФЗ  «О защите конкуренции».</w:t>
      </w:r>
    </w:p>
    <w:p w:rsidR="00085822" w:rsidRPr="00751417" w:rsidRDefault="00085822" w:rsidP="00B6233F">
      <w:pPr>
        <w:ind w:left="-284"/>
        <w:jc w:val="both"/>
        <w:rPr>
          <w:sz w:val="24"/>
          <w:szCs w:val="24"/>
        </w:rPr>
      </w:pPr>
    </w:p>
    <w:p w:rsidR="00085822" w:rsidRPr="00751417" w:rsidRDefault="00085822" w:rsidP="00B6233F">
      <w:pPr>
        <w:ind w:left="-284"/>
        <w:jc w:val="both"/>
        <w:rPr>
          <w:sz w:val="24"/>
          <w:szCs w:val="24"/>
        </w:rPr>
      </w:pPr>
    </w:p>
    <w:p w:rsidR="00085822" w:rsidRPr="00751417" w:rsidRDefault="00085822" w:rsidP="00B6233F">
      <w:pPr>
        <w:ind w:left="-284"/>
        <w:rPr>
          <w:sz w:val="24"/>
          <w:szCs w:val="24"/>
        </w:rPr>
      </w:pPr>
      <w:r w:rsidRPr="00751417">
        <w:rPr>
          <w:sz w:val="24"/>
          <w:szCs w:val="24"/>
        </w:rPr>
        <w:t>________________________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                                                     ______________________________</w:t>
      </w:r>
      <w:r w:rsidRPr="00751417">
        <w:rPr>
          <w:sz w:val="24"/>
          <w:szCs w:val="24"/>
        </w:rPr>
        <w:tab/>
      </w:r>
    </w:p>
    <w:p w:rsidR="00085822" w:rsidRPr="00751417" w:rsidRDefault="00085822" w:rsidP="00B6233F">
      <w:pPr>
        <w:ind w:left="-284"/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                                       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</w:t>
      </w:r>
      <w:r w:rsidRPr="00751417">
        <w:rPr>
          <w:sz w:val="24"/>
          <w:szCs w:val="24"/>
        </w:rPr>
        <w:tab/>
      </w:r>
    </w:p>
    <w:p w:rsidR="00085822" w:rsidRPr="00751417" w:rsidRDefault="00085822" w:rsidP="00B6233F">
      <w:pPr>
        <w:ind w:left="-284"/>
        <w:jc w:val="both"/>
        <w:rPr>
          <w:sz w:val="24"/>
          <w:szCs w:val="24"/>
        </w:rPr>
        <w:sectPr w:rsidR="00085822" w:rsidRPr="00751417" w:rsidSect="0030634F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  <w:r w:rsidRPr="00751417">
        <w:rPr>
          <w:sz w:val="24"/>
          <w:szCs w:val="24"/>
        </w:rPr>
        <w:t xml:space="preserve">                                                   </w:t>
      </w:r>
    </w:p>
    <w:p w:rsidR="00085822" w:rsidRPr="00751417" w:rsidRDefault="00085822" w:rsidP="00B6233F">
      <w:pPr>
        <w:jc w:val="center"/>
        <w:rPr>
          <w:sz w:val="24"/>
          <w:szCs w:val="24"/>
        </w:rPr>
      </w:pPr>
      <w:r w:rsidRPr="00751417">
        <w:rPr>
          <w:sz w:val="24"/>
          <w:szCs w:val="24"/>
        </w:rPr>
        <w:t>Информация для включения в документацию о закупке</w:t>
      </w:r>
    </w:p>
    <w:p w:rsidR="00085822" w:rsidRPr="00751417" w:rsidRDefault="00085822" w:rsidP="00B6233F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245"/>
        <w:gridCol w:w="3827"/>
      </w:tblGrid>
      <w:tr w:rsidR="00085822" w:rsidRPr="00751417" w:rsidTr="00697371">
        <w:tc>
          <w:tcPr>
            <w:tcW w:w="675" w:type="dxa"/>
            <w:vAlign w:val="center"/>
          </w:tcPr>
          <w:p w:rsidR="00085822" w:rsidRPr="00751417" w:rsidRDefault="00085822" w:rsidP="00697371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vAlign w:val="center"/>
          </w:tcPr>
          <w:p w:rsidR="00085822" w:rsidRPr="00751417" w:rsidRDefault="00085822" w:rsidP="00697371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Содержание необходимой информации</w:t>
            </w:r>
          </w:p>
        </w:tc>
        <w:tc>
          <w:tcPr>
            <w:tcW w:w="3827" w:type="dxa"/>
            <w:vAlign w:val="center"/>
          </w:tcPr>
          <w:p w:rsidR="00085822" w:rsidRPr="00751417" w:rsidRDefault="00085822" w:rsidP="00697371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Информация от заказчика для включения в документацию о закупке</w:t>
            </w:r>
          </w:p>
        </w:tc>
      </w:tr>
      <w:tr w:rsidR="00085822" w:rsidRPr="00751417" w:rsidTr="00697371">
        <w:tc>
          <w:tcPr>
            <w:tcW w:w="675" w:type="dxa"/>
            <w:vAlign w:val="center"/>
          </w:tcPr>
          <w:p w:rsidR="00085822" w:rsidRPr="00751417" w:rsidRDefault="00085822" w:rsidP="00B6233F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Место доставки  товара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697371">
        <w:tc>
          <w:tcPr>
            <w:tcW w:w="675" w:type="dxa"/>
            <w:vAlign w:val="center"/>
          </w:tcPr>
          <w:p w:rsidR="00085822" w:rsidRPr="00751417" w:rsidRDefault="00085822" w:rsidP="00B6233F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Сроки поставки товара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697371">
        <w:trPr>
          <w:trHeight w:val="7177"/>
        </w:trPr>
        <w:tc>
          <w:tcPr>
            <w:tcW w:w="675" w:type="dxa"/>
            <w:vAlign w:val="center"/>
          </w:tcPr>
          <w:p w:rsidR="00085822" w:rsidRPr="00751417" w:rsidRDefault="00085822" w:rsidP="00B6233F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 xml:space="preserve">Требования к гарантийному сроку товара и (или) объему предоставления гарантий его качества, к гарантийному обслуживанию товара,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 (устанавливаются заказчиком при необходимости). </w:t>
            </w:r>
          </w:p>
          <w:p w:rsidR="00085822" w:rsidRPr="00751417" w:rsidRDefault="00085822" w:rsidP="003063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В случае определения поставщика машин и оборудования заказчик устанавливает требования к гарантийному сроку товара и (или) объему предоставления гарантий его качества, к гарантийному обслуживанию товара, к расходам на обслуживание товара в течение гарантийного срока, а также к осуществлению монтажа и наладки товара, если это предусмотрено технической документацией на товар.</w:t>
            </w:r>
          </w:p>
          <w:p w:rsidR="00085822" w:rsidRPr="00751417" w:rsidRDefault="00085822" w:rsidP="000D494D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 xml:space="preserve"> В случае определения поставщика новых машин и оборудования заказчик устанавливает в документации о закупке требования к предоставлению гарантии производителя и (или) поставщика данного товара и к сроку действия такой гарантии. Предоставление такой гарантии осуществляется вместе с данным товаром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697371">
        <w:trPr>
          <w:trHeight w:val="2899"/>
        </w:trPr>
        <w:tc>
          <w:tcPr>
            <w:tcW w:w="675" w:type="dxa"/>
            <w:vAlign w:val="center"/>
          </w:tcPr>
          <w:p w:rsidR="00085822" w:rsidRPr="00751417" w:rsidRDefault="00085822" w:rsidP="00B6233F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0D494D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Перечень документов, подтверждающих соответствие товара, требованиям, установленным в соответствии с законодательством Российской Федерации, в случае, если в соответствии с законодательством Российской Федерации установлены требования к товару и представление указанных документов необходимо предусмотреть в документации о закупке. При этом не допускается требовать представление указанных документов, если в соответствии с действующим законодательством Российской Федерации они передаются вместе с товаром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center"/>
              <w:rPr>
                <w:sz w:val="24"/>
                <w:szCs w:val="24"/>
              </w:rPr>
            </w:pPr>
          </w:p>
        </w:tc>
      </w:tr>
      <w:tr w:rsidR="00085822" w:rsidRPr="00751417" w:rsidTr="00697371">
        <w:trPr>
          <w:trHeight w:val="564"/>
        </w:trPr>
        <w:tc>
          <w:tcPr>
            <w:tcW w:w="675" w:type="dxa"/>
            <w:vAlign w:val="center"/>
          </w:tcPr>
          <w:p w:rsidR="00085822" w:rsidRPr="00751417" w:rsidRDefault="00085822" w:rsidP="00B6233F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0D494D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Условия, запреты и ограничения допуска товаров, происходящих из иностранного государства или группы иностранных государств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1.____________________________</w:t>
            </w:r>
          </w:p>
          <w:p w:rsidR="00085822" w:rsidRPr="00751417" w:rsidRDefault="00085822" w:rsidP="0030634F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(указать ПРИМЕНЯЮТСЯ /НЕ ПРИМЕНЯЮТСЯ)</w:t>
            </w:r>
          </w:p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2.____________________________</w:t>
            </w:r>
          </w:p>
          <w:p w:rsidR="00085822" w:rsidRPr="00751417" w:rsidRDefault="00085822" w:rsidP="00697371">
            <w:pPr>
              <w:autoSpaceDE w:val="0"/>
              <w:autoSpaceDN w:val="0"/>
              <w:adjustRightInd w:val="0"/>
              <w:ind w:firstLine="34"/>
              <w:jc w:val="both"/>
              <w:rPr>
                <w:b/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(реквизиты нормативно-правового акта Правительства РФ, устанавливающего условия, запреты и ограничения)</w:t>
            </w:r>
          </w:p>
        </w:tc>
      </w:tr>
      <w:tr w:rsidR="00085822" w:rsidRPr="00751417" w:rsidTr="00697371">
        <w:trPr>
          <w:trHeight w:val="563"/>
        </w:trPr>
        <w:tc>
          <w:tcPr>
            <w:tcW w:w="675" w:type="dxa"/>
            <w:vAlign w:val="center"/>
          </w:tcPr>
          <w:p w:rsidR="00085822" w:rsidRPr="00751417" w:rsidRDefault="00085822" w:rsidP="00B6233F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697371">
            <w:pPr>
              <w:autoSpaceDE w:val="0"/>
              <w:autoSpaceDN w:val="0"/>
              <w:adjustRightInd w:val="0"/>
              <w:ind w:firstLine="34"/>
              <w:jc w:val="both"/>
              <w:rPr>
                <w:i/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 xml:space="preserve">Перечень документов, подтверждающих соответствие участника и (или) предлагаемого им товара, условиям, запретам и ограничениям, установленным заказчиком в соответствии со </w:t>
            </w:r>
            <w:hyperlink r:id="rId7" w:history="1">
              <w:r w:rsidRPr="00751417">
                <w:rPr>
                  <w:color w:val="0000FF"/>
                  <w:sz w:val="24"/>
                  <w:szCs w:val="24"/>
                </w:rPr>
                <w:t>статьей 14</w:t>
              </w:r>
            </w:hyperlink>
            <w:r w:rsidRPr="00751417">
              <w:rPr>
                <w:sz w:val="24"/>
                <w:szCs w:val="24"/>
              </w:rPr>
              <w:t xml:space="preserve"> Федерального закона от 05.04.2013 № 44-ФЗ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center"/>
              <w:rPr>
                <w:sz w:val="24"/>
                <w:szCs w:val="24"/>
              </w:rPr>
            </w:pPr>
          </w:p>
        </w:tc>
      </w:tr>
      <w:tr w:rsidR="00085822" w:rsidRPr="00751417" w:rsidTr="00697371">
        <w:tc>
          <w:tcPr>
            <w:tcW w:w="675" w:type="dxa"/>
            <w:vAlign w:val="center"/>
          </w:tcPr>
          <w:p w:rsidR="00085822" w:rsidRPr="00751417" w:rsidRDefault="00085822" w:rsidP="00B6233F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 xml:space="preserve">Дополнительные требования к участникам и исчерпывающий перечень документов, которые должны быть представлены участниками в соответствии с </w:t>
            </w:r>
            <w:hyperlink r:id="rId8" w:history="1">
              <w:r w:rsidRPr="00751417">
                <w:rPr>
                  <w:color w:val="0000FF"/>
                  <w:sz w:val="24"/>
                  <w:szCs w:val="24"/>
                </w:rPr>
                <w:t>частью 2 статьи 31</w:t>
              </w:r>
            </w:hyperlink>
            <w:r w:rsidRPr="00751417">
              <w:rPr>
                <w:sz w:val="24"/>
                <w:szCs w:val="24"/>
              </w:rPr>
              <w:t xml:space="preserve">  Федерального закона  от 05.04.2013 №44-ФЗ. </w:t>
            </w:r>
          </w:p>
          <w:p w:rsidR="00085822" w:rsidRPr="00751417" w:rsidRDefault="00085822" w:rsidP="0030634F">
            <w:pPr>
              <w:rPr>
                <w:i/>
                <w:sz w:val="24"/>
                <w:szCs w:val="24"/>
              </w:rPr>
            </w:pPr>
            <w:r w:rsidRPr="00751417">
              <w:rPr>
                <w:i/>
                <w:sz w:val="24"/>
                <w:szCs w:val="24"/>
              </w:rPr>
              <w:t>(Устанавливаются только в случаях, определенных Правительством РФ)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697371">
        <w:tc>
          <w:tcPr>
            <w:tcW w:w="675" w:type="dxa"/>
            <w:vAlign w:val="center"/>
          </w:tcPr>
          <w:p w:rsidR="00085822" w:rsidRPr="00751417" w:rsidRDefault="00085822" w:rsidP="00B6233F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0D494D">
            <w:pPr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Дополнительная информация для включения в документацию о закупке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85822" w:rsidRPr="00751417" w:rsidRDefault="00085822" w:rsidP="00B6233F">
      <w:pPr>
        <w:rPr>
          <w:sz w:val="24"/>
          <w:szCs w:val="24"/>
        </w:rPr>
      </w:pPr>
    </w:p>
    <w:p w:rsidR="00085822" w:rsidRPr="00751417" w:rsidRDefault="00085822" w:rsidP="00B6233F">
      <w:pPr>
        <w:rPr>
          <w:sz w:val="24"/>
          <w:szCs w:val="24"/>
        </w:rPr>
      </w:pPr>
    </w:p>
    <w:p w:rsidR="00085822" w:rsidRPr="00751417" w:rsidRDefault="00085822" w:rsidP="00B6233F">
      <w:pPr>
        <w:rPr>
          <w:sz w:val="24"/>
          <w:szCs w:val="24"/>
        </w:rPr>
      </w:pPr>
    </w:p>
    <w:p w:rsidR="00085822" w:rsidRPr="00751417" w:rsidRDefault="00085822" w:rsidP="00B6233F">
      <w:pPr>
        <w:rPr>
          <w:sz w:val="24"/>
          <w:szCs w:val="24"/>
        </w:rPr>
      </w:pPr>
    </w:p>
    <w:p w:rsidR="00085822" w:rsidRPr="00751417" w:rsidRDefault="00085822" w:rsidP="00B6233F">
      <w:pPr>
        <w:rPr>
          <w:sz w:val="24"/>
          <w:szCs w:val="24"/>
        </w:rPr>
      </w:pPr>
      <w:r w:rsidRPr="00751417">
        <w:rPr>
          <w:sz w:val="24"/>
          <w:szCs w:val="24"/>
        </w:rPr>
        <w:t>________________________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___________________________</w:t>
      </w:r>
      <w:r w:rsidRPr="00751417">
        <w:rPr>
          <w:sz w:val="24"/>
          <w:szCs w:val="24"/>
        </w:rPr>
        <w:tab/>
      </w:r>
    </w:p>
    <w:p w:rsidR="00085822" w:rsidRPr="00751417" w:rsidRDefault="00085822" w:rsidP="00B6233F">
      <w:pPr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</w:t>
      </w:r>
      <w:r w:rsidRPr="00751417">
        <w:rPr>
          <w:sz w:val="24"/>
          <w:szCs w:val="24"/>
        </w:rPr>
        <w:tab/>
      </w:r>
    </w:p>
    <w:p w:rsidR="00085822" w:rsidRPr="00751417" w:rsidRDefault="00085822" w:rsidP="00B6233F">
      <w:pPr>
        <w:rPr>
          <w:sz w:val="24"/>
          <w:szCs w:val="24"/>
        </w:rPr>
      </w:pPr>
    </w:p>
    <w:p w:rsidR="00085822" w:rsidRPr="00751417" w:rsidRDefault="00085822" w:rsidP="00697371">
      <w:r w:rsidRPr="00751417">
        <w:br w:type="page"/>
      </w:r>
    </w:p>
    <w:p w:rsidR="00085822" w:rsidRPr="00751417" w:rsidRDefault="00085822" w:rsidP="00B6233F">
      <w:pPr>
        <w:jc w:val="center"/>
        <w:rPr>
          <w:bCs/>
          <w:sz w:val="24"/>
          <w:szCs w:val="24"/>
        </w:rPr>
      </w:pPr>
      <w:r w:rsidRPr="00751417">
        <w:rPr>
          <w:sz w:val="24"/>
          <w:szCs w:val="24"/>
        </w:rPr>
        <w:t>О</w:t>
      </w:r>
      <w:r w:rsidRPr="00751417">
        <w:rPr>
          <w:bCs/>
          <w:sz w:val="24"/>
          <w:szCs w:val="24"/>
        </w:rPr>
        <w:t>боснование начальной (максимальной) цены контракта</w:t>
      </w:r>
    </w:p>
    <w:p w:rsidR="00085822" w:rsidRPr="00751417" w:rsidRDefault="00085822" w:rsidP="00B6233F">
      <w:pPr>
        <w:rPr>
          <w:bCs/>
          <w:sz w:val="24"/>
          <w:szCs w:val="24"/>
        </w:rPr>
      </w:pPr>
    </w:p>
    <w:p w:rsidR="00085822" w:rsidRPr="00751417" w:rsidRDefault="00085822" w:rsidP="00B6233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       ___________________________________________________________________________</w:t>
      </w:r>
    </w:p>
    <w:p w:rsidR="00085822" w:rsidRPr="00751417" w:rsidRDefault="00085822" w:rsidP="00B6233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                                                    (указывается предмет контракта)</w:t>
      </w:r>
    </w:p>
    <w:p w:rsidR="00085822" w:rsidRPr="00751417" w:rsidRDefault="00085822" w:rsidP="00B6233F">
      <w:pPr>
        <w:rPr>
          <w:bCs/>
          <w:sz w:val="24"/>
          <w:szCs w:val="24"/>
        </w:rPr>
      </w:pPr>
    </w:p>
    <w:p w:rsidR="00085822" w:rsidRPr="00751417" w:rsidRDefault="00085822" w:rsidP="00B6233F">
      <w:pPr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3556"/>
        <w:gridCol w:w="6010"/>
      </w:tblGrid>
      <w:tr w:rsidR="00085822" w:rsidRPr="00751417" w:rsidTr="0030634F">
        <w:tc>
          <w:tcPr>
            <w:tcW w:w="4077" w:type="dxa"/>
            <w:gridSpan w:val="2"/>
          </w:tcPr>
          <w:p w:rsidR="00085822" w:rsidRPr="00751417" w:rsidRDefault="00085822" w:rsidP="0016587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5529" w:type="dxa"/>
          </w:tcPr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</w:p>
        </w:tc>
      </w:tr>
      <w:tr w:rsidR="00085822" w:rsidRPr="00751417" w:rsidTr="0030634F">
        <w:trPr>
          <w:trHeight w:val="2058"/>
        </w:trPr>
        <w:tc>
          <w:tcPr>
            <w:tcW w:w="4077" w:type="dxa"/>
            <w:gridSpan w:val="2"/>
          </w:tcPr>
          <w:p w:rsidR="00085822" w:rsidRPr="00751417" w:rsidRDefault="00085822" w:rsidP="0016587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Используемый метод определения начальной (максимальной) цены контракта (далее – НМЦК) с обоснованием:</w:t>
            </w:r>
          </w:p>
        </w:tc>
        <w:tc>
          <w:tcPr>
            <w:tcW w:w="5529" w:type="dxa"/>
          </w:tcPr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Метод__________________________________________</w:t>
            </w:r>
          </w:p>
          <w:p w:rsidR="00085822" w:rsidRPr="00751417" w:rsidRDefault="00085822" w:rsidP="0030634F">
            <w:pPr>
              <w:jc w:val="both"/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Обоснование_____________________________________</w:t>
            </w:r>
          </w:p>
          <w:p w:rsidR="00085822" w:rsidRPr="00751417" w:rsidRDefault="00085822" w:rsidP="0030634F">
            <w:pPr>
              <w:jc w:val="both"/>
              <w:rPr>
                <w:bCs/>
                <w:sz w:val="24"/>
                <w:szCs w:val="24"/>
              </w:rPr>
            </w:pPr>
          </w:p>
          <w:p w:rsidR="00085822" w:rsidRPr="00751417" w:rsidRDefault="00085822" w:rsidP="0030634F">
            <w:pPr>
              <w:jc w:val="both"/>
              <w:rPr>
                <w:bCs/>
                <w:i/>
                <w:sz w:val="24"/>
                <w:szCs w:val="24"/>
              </w:rPr>
            </w:pPr>
            <w:r w:rsidRPr="00751417">
              <w:rPr>
                <w:bCs/>
                <w:i/>
                <w:sz w:val="24"/>
                <w:szCs w:val="24"/>
              </w:rPr>
              <w:t>……………………………………………………….………</w:t>
            </w:r>
          </w:p>
          <w:p w:rsidR="00085822" w:rsidRPr="00751417" w:rsidRDefault="00085822" w:rsidP="0030634F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751417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085822" w:rsidRPr="00751417" w:rsidRDefault="00085822" w:rsidP="0030634F">
            <w:pPr>
              <w:rPr>
                <w:bCs/>
                <w:i/>
                <w:sz w:val="24"/>
                <w:szCs w:val="24"/>
              </w:rPr>
            </w:pPr>
            <w:r w:rsidRPr="00751417">
              <w:rPr>
                <w:bCs/>
                <w:i/>
                <w:sz w:val="24"/>
                <w:szCs w:val="24"/>
              </w:rPr>
              <w:t>«Метод сопоставимых рыночных цен (анализ рынка).</w:t>
            </w:r>
          </w:p>
          <w:p w:rsidR="00085822" w:rsidRPr="00751417" w:rsidRDefault="00085822" w:rsidP="0030634F">
            <w:pPr>
              <w:jc w:val="both"/>
              <w:rPr>
                <w:bCs/>
                <w:sz w:val="24"/>
                <w:szCs w:val="24"/>
              </w:rPr>
            </w:pPr>
            <w:r w:rsidRPr="00751417">
              <w:rPr>
                <w:bCs/>
                <w:i/>
                <w:sz w:val="24"/>
                <w:szCs w:val="24"/>
              </w:rPr>
              <w:t>Обоснование: данный метод является приоритетным при обосновании НМЦК».</w:t>
            </w:r>
          </w:p>
        </w:tc>
      </w:tr>
      <w:tr w:rsidR="00085822" w:rsidRPr="00751417" w:rsidTr="0030634F">
        <w:trPr>
          <w:gridBefore w:val="1"/>
        </w:trPr>
        <w:tc>
          <w:tcPr>
            <w:tcW w:w="4077" w:type="dxa"/>
          </w:tcPr>
          <w:p w:rsidR="00085822" w:rsidRPr="00751417" w:rsidRDefault="00085822" w:rsidP="0016587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Расчет НМЦК</w:t>
            </w:r>
          </w:p>
        </w:tc>
        <w:tc>
          <w:tcPr>
            <w:tcW w:w="5529" w:type="dxa"/>
          </w:tcPr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НМЦК=___________________</w:t>
            </w:r>
          </w:p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Подробный расчет прилагается.</w:t>
            </w:r>
          </w:p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</w:p>
          <w:p w:rsidR="00085822" w:rsidRPr="00751417" w:rsidRDefault="00085822" w:rsidP="0030634F">
            <w:pPr>
              <w:jc w:val="both"/>
              <w:rPr>
                <w:bCs/>
                <w:i/>
                <w:sz w:val="24"/>
                <w:szCs w:val="24"/>
              </w:rPr>
            </w:pPr>
            <w:r w:rsidRPr="00751417">
              <w:rPr>
                <w:bCs/>
                <w:i/>
                <w:sz w:val="24"/>
                <w:szCs w:val="24"/>
              </w:rPr>
              <w:t>…………………………………………………………………..</w:t>
            </w:r>
          </w:p>
          <w:p w:rsidR="00085822" w:rsidRPr="00751417" w:rsidRDefault="00085822" w:rsidP="0030634F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751417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085822" w:rsidRPr="00751417" w:rsidRDefault="00085822" w:rsidP="0030634F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751417">
              <w:rPr>
                <w:i/>
              </w:rPr>
              <w:t>«НМЦК методом сопоставимых рыночных цен (анализа рынка) определяется по формуле:</w:t>
            </w:r>
            <w:bookmarkStart w:id="0" w:name="ZAP2J063K6"/>
            <w:bookmarkEnd w:id="0"/>
          </w:p>
          <w:p w:rsidR="00085822" w:rsidRPr="00751417" w:rsidRDefault="00085822" w:rsidP="0030634F">
            <w:pPr>
              <w:pStyle w:val="formattext"/>
              <w:spacing w:line="300" w:lineRule="atLeast"/>
              <w:jc w:val="center"/>
              <w:rPr>
                <w:i/>
              </w:rPr>
            </w:pPr>
            <w:r w:rsidRPr="0001066C">
              <w:rPr>
                <w:i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style="width:126.75pt;height:30.75pt;visibility:visible">
                  <v:imagedata r:id="rId9" o:title=""/>
                </v:shape>
              </w:pict>
            </w:r>
            <w:bookmarkStart w:id="1" w:name="ZAP2OEO3LN"/>
            <w:bookmarkStart w:id="2" w:name="bssPhr122"/>
            <w:bookmarkEnd w:id="1"/>
            <w:bookmarkEnd w:id="2"/>
            <w:r w:rsidRPr="00751417">
              <w:rPr>
                <w:i/>
              </w:rPr>
              <w:t>,</w:t>
            </w:r>
          </w:p>
          <w:p w:rsidR="00085822" w:rsidRPr="00751417" w:rsidRDefault="00085822" w:rsidP="0030634F">
            <w:pPr>
              <w:pStyle w:val="formattext"/>
              <w:spacing w:line="300" w:lineRule="atLeast"/>
              <w:rPr>
                <w:i/>
              </w:rPr>
            </w:pPr>
            <w:bookmarkStart w:id="3" w:name="ZAP2OIA3LO"/>
            <w:bookmarkStart w:id="4" w:name="ZAP2OLS3LP"/>
            <w:bookmarkStart w:id="5" w:name="bssPhr123"/>
            <w:bookmarkEnd w:id="3"/>
            <w:bookmarkEnd w:id="4"/>
            <w:bookmarkEnd w:id="5"/>
            <w:r w:rsidRPr="00751417">
              <w:rPr>
                <w:i/>
              </w:rPr>
              <w:t>где:</w:t>
            </w:r>
            <w:bookmarkStart w:id="6" w:name="ZAP28NE3GU"/>
            <w:bookmarkStart w:id="7" w:name="ZAP2E603IF"/>
            <w:bookmarkEnd w:id="6"/>
            <w:bookmarkEnd w:id="7"/>
            <w:r w:rsidRPr="0001066C">
              <w:rPr>
                <w:i/>
                <w:noProof/>
              </w:rPr>
              <w:pict>
                <v:shape id="Рисунок 5" o:spid="_x0000_i1026" type="#_x0000_t75" style="width:105pt;height:20.25pt;visibility:visible">
                  <v:imagedata r:id="rId10" o:title=""/>
                </v:shape>
              </w:pict>
            </w:r>
            <w:bookmarkStart w:id="8" w:name="bssPhr124"/>
            <w:bookmarkEnd w:id="8"/>
            <w:r w:rsidRPr="00751417">
              <w:rPr>
                <w:i/>
              </w:rPr>
              <w:t>, определяемая методом сопоставимых рыночных цен (анализа рынка);</w:t>
            </w:r>
            <w:bookmarkStart w:id="9" w:name="ZAP2G6I3KQ"/>
            <w:bookmarkStart w:id="10" w:name="ZAP2LL43MB"/>
            <w:bookmarkEnd w:id="9"/>
            <w:bookmarkEnd w:id="10"/>
            <w:r w:rsidRPr="0001066C">
              <w:rPr>
                <w:i/>
                <w:noProof/>
              </w:rPr>
              <w:pict>
                <v:shape id="Рисунок 6" o:spid="_x0000_i1027" type="#_x0000_t75" style="width:9.75pt;height:11.25pt;visibility:visible">
                  <v:imagedata r:id="rId11" o:title=""/>
                </v:shape>
              </w:pict>
            </w:r>
            <w:bookmarkStart w:id="11" w:name="bssPhr125"/>
            <w:bookmarkEnd w:id="11"/>
            <w:r w:rsidRPr="00751417">
              <w:rPr>
                <w:i/>
              </w:rPr>
              <w:t xml:space="preserve"> - количество (объем) закупаемого товара (работы, услуги);</w:t>
            </w:r>
            <w:bookmarkStart w:id="12" w:name="ZAP2MEE3N3"/>
            <w:bookmarkStart w:id="13" w:name="ZAP2RT03OK"/>
            <w:bookmarkEnd w:id="12"/>
            <w:bookmarkEnd w:id="13"/>
            <w:r w:rsidRPr="0001066C">
              <w:rPr>
                <w:i/>
                <w:noProof/>
              </w:rPr>
              <w:pict>
                <v:shape id="Рисунок 7" o:spid="_x0000_i1028" type="#_x0000_t75" style="width:9.75pt;height:11.25pt;visibility:visible">
                  <v:imagedata r:id="rId12" o:title=""/>
                </v:shape>
              </w:pict>
            </w:r>
            <w:bookmarkStart w:id="14" w:name="bssPhr126"/>
            <w:bookmarkEnd w:id="14"/>
            <w:r w:rsidRPr="00751417">
              <w:rPr>
                <w:i/>
              </w:rPr>
              <w:t xml:space="preserve"> - количество значений, используемых в расчете;</w:t>
            </w:r>
            <w:bookmarkStart w:id="15" w:name="ZAP2BCI3K8"/>
            <w:bookmarkStart w:id="16" w:name="ZAP2GR43LP"/>
            <w:bookmarkEnd w:id="15"/>
            <w:bookmarkEnd w:id="16"/>
            <w:r w:rsidRPr="0001066C">
              <w:rPr>
                <w:i/>
                <w:noProof/>
              </w:rPr>
              <w:pict>
                <v:shape id="Рисунок 8" o:spid="_x0000_i1029" type="#_x0000_t75" style="width:6.75pt;height:12.75pt;visibility:visible">
                  <v:imagedata r:id="rId13" o:title=""/>
                </v:shape>
              </w:pict>
            </w:r>
            <w:bookmarkStart w:id="17" w:name="bssPhr127"/>
            <w:bookmarkEnd w:id="17"/>
            <w:r w:rsidRPr="00751417">
              <w:rPr>
                <w:i/>
              </w:rPr>
              <w:t xml:space="preserve"> - номер источника ценовой информации;</w:t>
            </w:r>
            <w:bookmarkStart w:id="18" w:name="ZAP2IAS3MT"/>
            <w:bookmarkStart w:id="19" w:name="ZAP2NPE3OE"/>
            <w:bookmarkEnd w:id="18"/>
            <w:bookmarkEnd w:id="19"/>
            <w:r w:rsidRPr="0001066C">
              <w:rPr>
                <w:i/>
                <w:noProof/>
              </w:rPr>
              <w:pict>
                <v:shape id="Рисунок 9" o:spid="_x0000_i1030" type="#_x0000_t75" style="width:15.75pt;height:17.25pt;visibility:visible">
                  <v:imagedata r:id="rId14" o:title=""/>
                </v:shape>
              </w:pict>
            </w:r>
            <w:bookmarkStart w:id="20" w:name="bssPhr128"/>
            <w:bookmarkEnd w:id="20"/>
            <w:r w:rsidRPr="00751417">
              <w:rPr>
                <w:i/>
              </w:rPr>
              <w:t xml:space="preserve"> - цена единицы товара, работы, услуги, представленная в источнике с номером </w:t>
            </w:r>
            <w:r w:rsidRPr="0001066C">
              <w:rPr>
                <w:i/>
                <w:noProof/>
              </w:rPr>
              <w:pict>
                <v:shape id="Рисунок 10" o:spid="_x0000_i1031" type="#_x0000_t75" style="width:6.75pt;height:12.75pt;visibility:visible">
                  <v:imagedata r:id="rId13" o:title=""/>
                </v:shape>
              </w:pict>
            </w:r>
            <w:r w:rsidRPr="00751417">
              <w:rPr>
                <w:i/>
              </w:rPr>
              <w:t>.</w:t>
            </w:r>
          </w:p>
          <w:p w:rsidR="00085822" w:rsidRPr="00751417" w:rsidRDefault="00085822" w:rsidP="0030634F">
            <w:pPr>
              <w:pStyle w:val="formattext"/>
              <w:spacing w:line="300" w:lineRule="atLeast"/>
              <w:rPr>
                <w:i/>
              </w:rPr>
            </w:pPr>
            <w:r w:rsidRPr="00751417">
              <w:rPr>
                <w:i/>
              </w:rPr>
              <w:t>НМЦК</w:t>
            </w:r>
            <w:r w:rsidRPr="00751417">
              <w:rPr>
                <w:i/>
                <w:vertAlign w:val="superscript"/>
              </w:rPr>
              <w:t>рын</w:t>
            </w:r>
            <w:r w:rsidRPr="00751417">
              <w:rPr>
                <w:i/>
              </w:rPr>
              <w:t>=___________ руб.</w:t>
            </w:r>
            <w:r w:rsidRPr="00751417">
              <w:t xml:space="preserve"> </w:t>
            </w:r>
            <w:r w:rsidRPr="00751417">
              <w:rPr>
                <w:i/>
              </w:rPr>
              <w:t>Подробный расчет прилагается.</w:t>
            </w:r>
          </w:p>
          <w:p w:rsidR="00085822" w:rsidRPr="00751417" w:rsidRDefault="00085822" w:rsidP="0030634F">
            <w:pPr>
              <w:pStyle w:val="formattext"/>
              <w:spacing w:line="300" w:lineRule="atLeast"/>
              <w:rPr>
                <w:i/>
              </w:rPr>
            </w:pPr>
            <w:r w:rsidRPr="00751417">
              <w:rPr>
                <w:i/>
              </w:rPr>
              <w:t>В целях определения однородности совокупности значений выявленных цен, используемых в расчете НМЦК был определен коэффициент вариации. Коэффициент вариации цены определялся по следующей формуле:</w:t>
            </w:r>
            <w:bookmarkStart w:id="21" w:name="ZAP2NRE3NH"/>
            <w:bookmarkStart w:id="22" w:name="ZAP2TA03P2"/>
            <w:bookmarkStart w:id="23" w:name="bssPhr112"/>
            <w:bookmarkEnd w:id="21"/>
            <w:bookmarkEnd w:id="22"/>
            <w:bookmarkEnd w:id="23"/>
            <w:r w:rsidRPr="00751417">
              <w:rPr>
                <w:i/>
              </w:rPr>
              <w:t xml:space="preserve"> </w:t>
            </w:r>
            <w:r w:rsidRPr="0001066C">
              <w:rPr>
                <w:i/>
                <w:noProof/>
              </w:rPr>
              <w:pict>
                <v:shape id="Рисунок 11" o:spid="_x0000_i1032" type="#_x0000_t75" style="width:78.75pt;height:33pt;visibility:visible">
                  <v:imagedata r:id="rId15" o:title=""/>
                </v:shape>
              </w:pict>
            </w:r>
          </w:p>
          <w:p w:rsidR="00085822" w:rsidRPr="00751417" w:rsidRDefault="00085822" w:rsidP="0030634F">
            <w:pPr>
              <w:pStyle w:val="formattext"/>
              <w:spacing w:before="0" w:beforeAutospacing="0" w:after="0" w:afterAutospacing="0"/>
              <w:rPr>
                <w:i/>
              </w:rPr>
            </w:pPr>
            <w:bookmarkStart w:id="24" w:name="ZAP2TDI3P3"/>
            <w:bookmarkStart w:id="25" w:name="ZAP2TH43P4"/>
            <w:bookmarkStart w:id="26" w:name="bssPhr113"/>
            <w:bookmarkEnd w:id="24"/>
            <w:bookmarkEnd w:id="25"/>
            <w:bookmarkEnd w:id="26"/>
            <w:r w:rsidRPr="00751417">
              <w:rPr>
                <w:i/>
              </w:rPr>
              <w:t>где:</w:t>
            </w:r>
            <w:bookmarkStart w:id="27" w:name="ZAP2F5G3L9"/>
            <w:bookmarkStart w:id="28" w:name="ZAP2KK23MQ"/>
            <w:bookmarkEnd w:id="27"/>
            <w:bookmarkEnd w:id="28"/>
            <w:r w:rsidRPr="0001066C">
              <w:rPr>
                <w:i/>
                <w:noProof/>
              </w:rPr>
              <w:pict>
                <v:shape id="Рисунок 12" o:spid="_x0000_i1033" type="#_x0000_t75" style="width:12pt;height:14.25pt;visibility:visible">
                  <v:imagedata r:id="rId16" o:title=""/>
                </v:shape>
              </w:pict>
            </w:r>
            <w:bookmarkStart w:id="29" w:name="bssPhr114"/>
            <w:bookmarkEnd w:id="29"/>
            <w:r w:rsidRPr="00751417">
              <w:rPr>
                <w:i/>
              </w:rPr>
              <w:t xml:space="preserve"> - коэффициент вариации;</w:t>
            </w:r>
            <w:bookmarkStart w:id="30" w:name="ZAP2HGA3KE"/>
            <w:bookmarkStart w:id="31" w:name="ZAP2MUS3LV"/>
            <w:bookmarkEnd w:id="30"/>
            <w:bookmarkEnd w:id="31"/>
            <w:r w:rsidRPr="00751417">
              <w:rPr>
                <w:i/>
              </w:rPr>
              <w:t xml:space="preserve"> </w:t>
            </w:r>
            <w:r w:rsidRPr="0001066C">
              <w:rPr>
                <w:i/>
                <w:noProof/>
              </w:rPr>
              <w:pict>
                <v:shape id="Рисунок 13" o:spid="_x0000_i1034" type="#_x0000_t75" style="width:119.25pt;height:39pt;visibility:visible">
                  <v:imagedata r:id="rId17" o:title=""/>
                </v:shape>
              </w:pict>
            </w:r>
            <w:bookmarkStart w:id="32" w:name="bssPhr115"/>
            <w:bookmarkEnd w:id="32"/>
            <w:r w:rsidRPr="00751417">
              <w:rPr>
                <w:i/>
              </w:rPr>
              <w:t xml:space="preserve"> - среднее квадратичное отклонение;</w:t>
            </w:r>
            <w:bookmarkStart w:id="33" w:name="ZAP2GU43LR"/>
            <w:bookmarkStart w:id="34" w:name="ZAP2MCM3NC"/>
            <w:bookmarkEnd w:id="33"/>
            <w:bookmarkEnd w:id="34"/>
            <w:r w:rsidRPr="0001066C">
              <w:rPr>
                <w:i/>
                <w:noProof/>
              </w:rPr>
              <w:pict>
                <v:shape id="Рисунок 14" o:spid="_x0000_i1035" type="#_x0000_t75" style="width:12pt;height:18pt;visibility:visible">
                  <v:imagedata r:id="rId18" o:title=""/>
                </v:shape>
              </w:pict>
            </w:r>
            <w:bookmarkStart w:id="35" w:name="bssPhr116"/>
            <w:bookmarkEnd w:id="35"/>
            <w:r w:rsidRPr="00751417">
              <w:rPr>
                <w:i/>
              </w:rPr>
              <w:t xml:space="preserve"> - цена единицы товара, работы, услуги, указанная в источнике с номером I;</w:t>
            </w:r>
            <w:bookmarkStart w:id="36" w:name="ZAP2FOE3JI"/>
            <w:bookmarkStart w:id="37" w:name="ZAP2L703L3"/>
            <w:bookmarkEnd w:id="36"/>
            <w:bookmarkEnd w:id="37"/>
            <w:r w:rsidRPr="0001066C">
              <w:rPr>
                <w:i/>
                <w:noProof/>
              </w:rPr>
              <w:pict>
                <v:shape id="Рисунок 15" o:spid="_x0000_i1036" type="#_x0000_t75" style="width:9.75pt;height:12.75pt;visibility:visible">
                  <v:imagedata r:id="rId19" o:title=""/>
                </v:shape>
              </w:pict>
            </w:r>
            <w:bookmarkStart w:id="38" w:name="bssPhr117"/>
            <w:bookmarkEnd w:id="38"/>
            <w:r w:rsidRPr="00751417">
              <w:rPr>
                <w:i/>
              </w:rPr>
              <w:t xml:space="preserve"> - средняя арифметическая величина цены единицы товара, работы, услуги;</w:t>
            </w:r>
            <w:bookmarkStart w:id="39" w:name="ZAP2HLU3GS"/>
            <w:bookmarkStart w:id="40" w:name="ZAP2N4G3ID"/>
            <w:bookmarkEnd w:id="39"/>
            <w:bookmarkEnd w:id="40"/>
            <w:r w:rsidRPr="0001066C">
              <w:rPr>
                <w:i/>
                <w:noProof/>
              </w:rPr>
              <w:pict>
                <v:shape id="Рисунок 16" o:spid="_x0000_i1037" type="#_x0000_t75" style="width:9.75pt;height:11.25pt;visibility:visible">
                  <v:imagedata r:id="rId12" o:title=""/>
                </v:shape>
              </w:pict>
            </w:r>
            <w:bookmarkStart w:id="41" w:name="bssPhr118"/>
            <w:bookmarkEnd w:id="41"/>
            <w:r w:rsidRPr="00751417">
              <w:rPr>
                <w:i/>
              </w:rPr>
              <w:t xml:space="preserve"> - количество значений, используемых в расчете.</w:t>
            </w:r>
            <w:bookmarkStart w:id="42" w:name="ZAP1N6A3AU"/>
            <w:bookmarkEnd w:id="42"/>
            <w:r w:rsidRPr="00751417">
              <w:rPr>
                <w:i/>
              </w:rPr>
              <w:t xml:space="preserve"> </w:t>
            </w:r>
          </w:p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i/>
                <w:sz w:val="24"/>
                <w:szCs w:val="24"/>
              </w:rPr>
              <w:t>Расчет коэффициента вариации цены прилагается».</w:t>
            </w:r>
          </w:p>
        </w:tc>
      </w:tr>
      <w:tr w:rsidR="00085822" w:rsidRPr="00751417" w:rsidTr="0030634F">
        <w:trPr>
          <w:gridBefore w:val="1"/>
        </w:trPr>
        <w:tc>
          <w:tcPr>
            <w:tcW w:w="9606" w:type="dxa"/>
            <w:gridSpan w:val="2"/>
          </w:tcPr>
          <w:p w:rsidR="00085822" w:rsidRPr="00751417" w:rsidRDefault="00085822" w:rsidP="0030634F">
            <w:pPr>
              <w:jc w:val="center"/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Дата подготовки обоснования НМЦК:________20__г.</w:t>
            </w:r>
          </w:p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</w:p>
        </w:tc>
      </w:tr>
    </w:tbl>
    <w:p w:rsidR="00085822" w:rsidRPr="00751417" w:rsidRDefault="00085822" w:rsidP="00B6233F">
      <w:pPr>
        <w:rPr>
          <w:bCs/>
          <w:sz w:val="24"/>
          <w:szCs w:val="24"/>
        </w:rPr>
      </w:pPr>
    </w:p>
    <w:p w:rsidR="00085822" w:rsidRPr="00751417" w:rsidRDefault="00085822" w:rsidP="00B6233F">
      <w:pPr>
        <w:rPr>
          <w:bCs/>
          <w:sz w:val="24"/>
          <w:szCs w:val="24"/>
        </w:rPr>
      </w:pPr>
    </w:p>
    <w:p w:rsidR="00085822" w:rsidRPr="00751417" w:rsidRDefault="00085822" w:rsidP="00B6233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Работник контрактной службы/контрактный</w:t>
      </w:r>
    </w:p>
    <w:p w:rsidR="00085822" w:rsidRPr="00751417" w:rsidRDefault="00085822" w:rsidP="00B6233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управляющий:</w:t>
      </w:r>
    </w:p>
    <w:p w:rsidR="00085822" w:rsidRPr="00751417" w:rsidRDefault="00085822" w:rsidP="00B6233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_______________________________________</w:t>
      </w:r>
    </w:p>
    <w:p w:rsidR="00085822" w:rsidRPr="00751417" w:rsidRDefault="00085822" w:rsidP="00B6233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              (должность)</w:t>
      </w:r>
    </w:p>
    <w:p w:rsidR="00085822" w:rsidRPr="00751417" w:rsidRDefault="00085822" w:rsidP="00B6233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_______________/______________________/</w:t>
      </w:r>
    </w:p>
    <w:p w:rsidR="00085822" w:rsidRPr="00751417" w:rsidRDefault="00085822" w:rsidP="00B6233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     (подпись/расшифровка подписи)</w:t>
      </w:r>
    </w:p>
    <w:p w:rsidR="00085822" w:rsidRPr="00751417" w:rsidRDefault="00085822" w:rsidP="00B6233F">
      <w:pPr>
        <w:rPr>
          <w:bCs/>
          <w:sz w:val="24"/>
          <w:szCs w:val="24"/>
        </w:rPr>
      </w:pPr>
    </w:p>
    <w:p w:rsidR="00085822" w:rsidRPr="00751417" w:rsidRDefault="00085822" w:rsidP="00B6233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"__" ______________ 20__ г.</w:t>
      </w:r>
    </w:p>
    <w:p w:rsidR="00085822" w:rsidRPr="00751417" w:rsidRDefault="00085822" w:rsidP="00B6233F">
      <w:pPr>
        <w:rPr>
          <w:bCs/>
          <w:sz w:val="24"/>
          <w:szCs w:val="24"/>
        </w:rPr>
      </w:pPr>
    </w:p>
    <w:p w:rsidR="00085822" w:rsidRPr="00751417" w:rsidRDefault="00085822" w:rsidP="00B6233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Ф.И.О. исполнителя/контактный телефон</w:t>
      </w:r>
    </w:p>
    <w:p w:rsidR="00085822" w:rsidRPr="00751417" w:rsidRDefault="00085822" w:rsidP="00B6233F">
      <w:pPr>
        <w:rPr>
          <w:bCs/>
          <w:sz w:val="24"/>
          <w:szCs w:val="24"/>
        </w:rPr>
      </w:pPr>
    </w:p>
    <w:p w:rsidR="00085822" w:rsidRPr="00751417" w:rsidRDefault="00085822" w:rsidP="00B6233F">
      <w:pPr>
        <w:rPr>
          <w:bCs/>
          <w:sz w:val="24"/>
          <w:szCs w:val="24"/>
        </w:rPr>
      </w:pPr>
    </w:p>
    <w:p w:rsidR="00085822" w:rsidRPr="00751417" w:rsidRDefault="00085822" w:rsidP="00B6233F">
      <w:pPr>
        <w:rPr>
          <w:sz w:val="24"/>
          <w:szCs w:val="24"/>
        </w:rPr>
      </w:pPr>
      <w:r w:rsidRPr="00751417">
        <w:rPr>
          <w:sz w:val="24"/>
          <w:szCs w:val="24"/>
        </w:rPr>
        <w:t>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___________________________</w:t>
      </w:r>
      <w:r w:rsidRPr="00751417">
        <w:rPr>
          <w:sz w:val="24"/>
          <w:szCs w:val="24"/>
        </w:rPr>
        <w:tab/>
      </w:r>
    </w:p>
    <w:p w:rsidR="00085822" w:rsidRPr="00751417" w:rsidRDefault="00085822" w:rsidP="00B6233F">
      <w:pPr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</w:t>
      </w:r>
      <w:r w:rsidRPr="00751417">
        <w:rPr>
          <w:sz w:val="24"/>
          <w:szCs w:val="24"/>
        </w:rPr>
        <w:tab/>
      </w:r>
    </w:p>
    <w:p w:rsidR="00085822" w:rsidRPr="00751417" w:rsidRDefault="00085822" w:rsidP="00B6233F">
      <w:pPr>
        <w:rPr>
          <w:bCs/>
          <w:sz w:val="24"/>
          <w:szCs w:val="24"/>
        </w:rPr>
      </w:pPr>
    </w:p>
    <w:p w:rsidR="00085822" w:rsidRPr="00751417" w:rsidRDefault="00085822" w:rsidP="00B6233F">
      <w:pPr>
        <w:rPr>
          <w:sz w:val="24"/>
          <w:szCs w:val="24"/>
        </w:rPr>
      </w:pPr>
    </w:p>
    <w:p w:rsidR="00085822" w:rsidRPr="00751417" w:rsidRDefault="00085822" w:rsidP="00B6233F">
      <w:pPr>
        <w:rPr>
          <w:sz w:val="24"/>
          <w:szCs w:val="24"/>
        </w:rPr>
      </w:pPr>
    </w:p>
    <w:p w:rsidR="00085822" w:rsidRPr="00751417" w:rsidRDefault="00085822" w:rsidP="00B6233F">
      <w:pPr>
        <w:rPr>
          <w:sz w:val="24"/>
          <w:szCs w:val="24"/>
        </w:rPr>
      </w:pPr>
    </w:p>
    <w:p w:rsidR="00085822" w:rsidRPr="00751417" w:rsidRDefault="00085822" w:rsidP="00B6233F">
      <w:pPr>
        <w:rPr>
          <w:bCs/>
          <w:sz w:val="24"/>
          <w:szCs w:val="24"/>
        </w:rPr>
      </w:pPr>
    </w:p>
    <w:p w:rsidR="00085822" w:rsidRPr="00751417" w:rsidRDefault="00085822" w:rsidP="00B6233F">
      <w:pPr>
        <w:rPr>
          <w:bCs/>
          <w:sz w:val="24"/>
          <w:szCs w:val="24"/>
        </w:rPr>
      </w:pPr>
    </w:p>
    <w:p w:rsidR="00085822" w:rsidRPr="00751417" w:rsidRDefault="00085822" w:rsidP="00A67672">
      <w:pPr>
        <w:jc w:val="both"/>
        <w:rPr>
          <w:sz w:val="24"/>
          <w:szCs w:val="24"/>
        </w:rPr>
      </w:pPr>
      <w:r w:rsidRPr="00751417">
        <w:rPr>
          <w:bCs/>
          <w:sz w:val="24"/>
          <w:szCs w:val="24"/>
        </w:rPr>
        <w:t xml:space="preserve">В составе заявки предоставляются копии документов, использованных при определении НМЦК (документы, полученные по запросам и содержащие ценовую информацию, снимки экрана (скриншоты), содержащие изображения соответствующих страниц сайтов с указанием даты и времени их формирования и т.д. (при наличии)). </w:t>
      </w:r>
    </w:p>
    <w:p w:rsidR="00085822" w:rsidRPr="00751417" w:rsidRDefault="00085822" w:rsidP="00A67672">
      <w:pPr>
        <w:framePr w:w="9645" w:wrap="auto" w:hAnchor="text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  <w:sectPr w:rsidR="00085822" w:rsidRPr="00751417" w:rsidSect="0030634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85822" w:rsidRPr="00751417" w:rsidRDefault="00085822" w:rsidP="00F61BC5">
      <w:pPr>
        <w:jc w:val="right"/>
        <w:rPr>
          <w:bCs/>
          <w:i/>
          <w:sz w:val="24"/>
          <w:szCs w:val="24"/>
        </w:rPr>
      </w:pPr>
      <w:r w:rsidRPr="00751417">
        <w:rPr>
          <w:bCs/>
          <w:i/>
          <w:sz w:val="24"/>
          <w:szCs w:val="24"/>
        </w:rPr>
        <w:t xml:space="preserve">Данная таблица рекомендуется в случае определения НМЦК методом сопоставимых рыночных цен (анализа рыка) </w:t>
      </w:r>
    </w:p>
    <w:p w:rsidR="00085822" w:rsidRPr="00751417" w:rsidRDefault="00085822" w:rsidP="00B6233F">
      <w:pPr>
        <w:jc w:val="center"/>
        <w:rPr>
          <w:bCs/>
          <w:sz w:val="24"/>
          <w:szCs w:val="24"/>
        </w:rPr>
      </w:pPr>
    </w:p>
    <w:p w:rsidR="00085822" w:rsidRPr="00751417" w:rsidRDefault="00085822" w:rsidP="00B6233F">
      <w:pPr>
        <w:jc w:val="center"/>
        <w:rPr>
          <w:bCs/>
          <w:sz w:val="24"/>
          <w:szCs w:val="24"/>
        </w:rPr>
      </w:pPr>
    </w:p>
    <w:p w:rsidR="00085822" w:rsidRPr="00751417" w:rsidRDefault="00085822" w:rsidP="00B6233F">
      <w:pPr>
        <w:jc w:val="center"/>
        <w:rPr>
          <w:bCs/>
          <w:sz w:val="24"/>
          <w:szCs w:val="24"/>
        </w:rPr>
      </w:pPr>
    </w:p>
    <w:p w:rsidR="00085822" w:rsidRPr="00751417" w:rsidRDefault="00085822" w:rsidP="00B6233F">
      <w:pPr>
        <w:jc w:val="center"/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Расчет НМЦК</w:t>
      </w:r>
    </w:p>
    <w:p w:rsidR="00085822" w:rsidRPr="00751417" w:rsidRDefault="00085822" w:rsidP="00B6233F">
      <w:pPr>
        <w:jc w:val="center"/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осуществлен в соответствии с Приказом Минэкономразвития России от 02.10.2013г.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</w:p>
    <w:p w:rsidR="00085822" w:rsidRPr="00751417" w:rsidRDefault="00085822" w:rsidP="00B6233F">
      <w:pPr>
        <w:jc w:val="center"/>
        <w:rPr>
          <w:bCs/>
          <w:sz w:val="24"/>
          <w:szCs w:val="24"/>
        </w:rPr>
      </w:pPr>
    </w:p>
    <w:tbl>
      <w:tblPr>
        <w:tblW w:w="143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420"/>
        <w:gridCol w:w="2215"/>
        <w:gridCol w:w="567"/>
        <w:gridCol w:w="993"/>
        <w:gridCol w:w="1849"/>
        <w:gridCol w:w="1984"/>
        <w:gridCol w:w="1985"/>
        <w:gridCol w:w="1474"/>
        <w:gridCol w:w="1219"/>
        <w:gridCol w:w="1655"/>
      </w:tblGrid>
      <w:tr w:rsidR="00085822" w:rsidRPr="00751417" w:rsidTr="00757C45">
        <w:trPr>
          <w:trHeight w:val="1557"/>
        </w:trPr>
        <w:tc>
          <w:tcPr>
            <w:tcW w:w="420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15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Описание объекта закупки</w:t>
            </w:r>
          </w:p>
        </w:tc>
        <w:tc>
          <w:tcPr>
            <w:tcW w:w="567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849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Коммерческое предложение</w:t>
            </w:r>
          </w:p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исх. №____  от ________ г.</w:t>
            </w:r>
          </w:p>
          <w:p w:rsidR="00085822" w:rsidRPr="00751417" w:rsidRDefault="00085822" w:rsidP="004F4D48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(цена за единицу товара), руб.</w:t>
            </w:r>
          </w:p>
        </w:tc>
        <w:tc>
          <w:tcPr>
            <w:tcW w:w="1984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Коммерческое предложение</w:t>
            </w:r>
          </w:p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исх. №____  от ________ г.</w:t>
            </w:r>
          </w:p>
          <w:p w:rsidR="00085822" w:rsidRPr="00751417" w:rsidRDefault="00085822" w:rsidP="004F4D48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(цена за единицу товара), руб.</w:t>
            </w:r>
          </w:p>
        </w:tc>
        <w:tc>
          <w:tcPr>
            <w:tcW w:w="1985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Коммерческое предложение</w:t>
            </w:r>
          </w:p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исх. №____  от ________ г.</w:t>
            </w:r>
          </w:p>
          <w:p w:rsidR="00085822" w:rsidRPr="00751417" w:rsidRDefault="00085822" w:rsidP="0063024C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(цена за единицу товара), руб.</w:t>
            </w:r>
          </w:p>
        </w:tc>
        <w:tc>
          <w:tcPr>
            <w:tcW w:w="1474" w:type="dxa"/>
            <w:vAlign w:val="center"/>
          </w:tcPr>
          <w:p w:rsidR="00085822" w:rsidRPr="00751417" w:rsidRDefault="00085822" w:rsidP="004F4D48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Средняя арифметическая величина цены единицы товара, руб.</w:t>
            </w:r>
          </w:p>
        </w:tc>
        <w:tc>
          <w:tcPr>
            <w:tcW w:w="1219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НМЦК, руб.</w:t>
            </w:r>
          </w:p>
        </w:tc>
        <w:tc>
          <w:tcPr>
            <w:tcW w:w="1655" w:type="dxa"/>
            <w:vAlign w:val="center"/>
          </w:tcPr>
          <w:p w:rsidR="00085822" w:rsidRPr="00751417" w:rsidRDefault="00085822" w:rsidP="00E4542E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 xml:space="preserve">Коэффициент  вариации </w:t>
            </w:r>
            <w:r w:rsidRPr="00751417">
              <w:rPr>
                <w:sz w:val="24"/>
                <w:szCs w:val="24"/>
                <w:lang w:val="en-US"/>
              </w:rPr>
              <w:t>V</w:t>
            </w:r>
            <w:r w:rsidRPr="00751417">
              <w:rPr>
                <w:sz w:val="24"/>
                <w:szCs w:val="24"/>
              </w:rPr>
              <w:t>, %</w:t>
            </w:r>
          </w:p>
        </w:tc>
      </w:tr>
      <w:tr w:rsidR="00085822" w:rsidRPr="00751417" w:rsidTr="00757C45">
        <w:tc>
          <w:tcPr>
            <w:tcW w:w="420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1.</w:t>
            </w:r>
          </w:p>
        </w:tc>
        <w:tc>
          <w:tcPr>
            <w:tcW w:w="221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</w:tr>
      <w:tr w:rsidR="00085822" w:rsidRPr="00751417" w:rsidTr="00757C45">
        <w:tc>
          <w:tcPr>
            <w:tcW w:w="420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2.</w:t>
            </w:r>
          </w:p>
        </w:tc>
        <w:tc>
          <w:tcPr>
            <w:tcW w:w="221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</w:tr>
      <w:tr w:rsidR="00085822" w:rsidRPr="00751417" w:rsidTr="00757C45">
        <w:trPr>
          <w:trHeight w:val="70"/>
        </w:trPr>
        <w:tc>
          <w:tcPr>
            <w:tcW w:w="420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…</w:t>
            </w:r>
          </w:p>
        </w:tc>
        <w:tc>
          <w:tcPr>
            <w:tcW w:w="221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</w:tr>
    </w:tbl>
    <w:p w:rsidR="00085822" w:rsidRPr="00751417" w:rsidRDefault="00085822" w:rsidP="00B6233F">
      <w:pPr>
        <w:jc w:val="center"/>
        <w:rPr>
          <w:bCs/>
          <w:sz w:val="24"/>
          <w:szCs w:val="24"/>
        </w:rPr>
      </w:pPr>
    </w:p>
    <w:p w:rsidR="00085822" w:rsidRPr="00751417" w:rsidRDefault="00085822" w:rsidP="00B6233F">
      <w:pPr>
        <w:jc w:val="center"/>
        <w:rPr>
          <w:bCs/>
          <w:sz w:val="24"/>
          <w:szCs w:val="24"/>
        </w:rPr>
      </w:pPr>
    </w:p>
    <w:p w:rsidR="00085822" w:rsidRPr="00751417" w:rsidRDefault="00085822" w:rsidP="00B6233F">
      <w:pPr>
        <w:tabs>
          <w:tab w:val="left" w:pos="3285"/>
        </w:tabs>
        <w:jc w:val="center"/>
        <w:rPr>
          <w:sz w:val="24"/>
          <w:szCs w:val="24"/>
        </w:rPr>
      </w:pPr>
    </w:p>
    <w:p w:rsidR="00085822" w:rsidRPr="00751417" w:rsidRDefault="00085822" w:rsidP="00B6233F">
      <w:pPr>
        <w:tabs>
          <w:tab w:val="left" w:pos="3285"/>
        </w:tabs>
        <w:jc w:val="both"/>
        <w:rPr>
          <w:sz w:val="24"/>
          <w:szCs w:val="24"/>
        </w:rPr>
      </w:pPr>
      <w:r w:rsidRPr="00751417">
        <w:rPr>
          <w:sz w:val="24"/>
          <w:szCs w:val="24"/>
        </w:rPr>
        <w:t>_____________________________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                                                                                     ____________________________</w:t>
      </w: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                                                                            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</w:t>
      </w: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sz w:val="24"/>
          <w:szCs w:val="24"/>
        </w:rPr>
        <w:sectPr w:rsidR="00085822" w:rsidRPr="00751417" w:rsidSect="0030634F">
          <w:headerReference w:type="default" r:id="rId20"/>
          <w:type w:val="continuous"/>
          <w:pgSz w:w="16840" w:h="11907" w:orient="landscape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085822" w:rsidRPr="00751417" w:rsidRDefault="00085822" w:rsidP="0036776C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</w:p>
    <w:p w:rsidR="00085822" w:rsidRPr="00751417" w:rsidRDefault="00085822" w:rsidP="0036776C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751417">
        <w:rPr>
          <w:b/>
          <w:bCs/>
          <w:color w:val="000000"/>
          <w:sz w:val="24"/>
          <w:szCs w:val="28"/>
        </w:rPr>
        <w:t xml:space="preserve">Рекомендуемые (примерные) бланки (формы) для заполнения приложений </w:t>
      </w:r>
    </w:p>
    <w:p w:rsidR="00085822" w:rsidRPr="00751417" w:rsidRDefault="00085822" w:rsidP="0036776C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  <w:r w:rsidRPr="00751417">
        <w:rPr>
          <w:b/>
          <w:bCs/>
          <w:color w:val="000000"/>
          <w:sz w:val="24"/>
          <w:szCs w:val="28"/>
        </w:rPr>
        <w:t xml:space="preserve">при оформлении заявки на выполнение работ </w:t>
      </w: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85822" w:rsidRPr="00751417" w:rsidRDefault="00085822" w:rsidP="0036776C">
      <w:pPr>
        <w:jc w:val="center"/>
        <w:rPr>
          <w:sz w:val="24"/>
          <w:szCs w:val="24"/>
        </w:rPr>
      </w:pPr>
      <w:r w:rsidRPr="00751417">
        <w:rPr>
          <w:sz w:val="24"/>
          <w:szCs w:val="24"/>
        </w:rPr>
        <w:t xml:space="preserve">Описание объекта закупки </w:t>
      </w:r>
    </w:p>
    <w:p w:rsidR="00085822" w:rsidRPr="00751417" w:rsidRDefault="00085822" w:rsidP="0036776C">
      <w:pPr>
        <w:rPr>
          <w:sz w:val="24"/>
          <w:szCs w:val="24"/>
        </w:rPr>
      </w:pPr>
      <w:r w:rsidRPr="00751417">
        <w:rPr>
          <w:sz w:val="24"/>
          <w:szCs w:val="24"/>
        </w:rPr>
        <w:t>Код по (ОКПД2) ОК 034-2014___________________________________________________</w:t>
      </w:r>
    </w:p>
    <w:p w:rsidR="00085822" w:rsidRPr="00751417" w:rsidRDefault="00085822" w:rsidP="0036776C">
      <w:pPr>
        <w:rPr>
          <w:sz w:val="24"/>
          <w:szCs w:val="24"/>
        </w:rPr>
      </w:pPr>
      <w:r w:rsidRPr="00751417">
        <w:rPr>
          <w:sz w:val="24"/>
          <w:szCs w:val="24"/>
        </w:rPr>
        <w:t>Комплекс работ выполняется в соответствии:</w:t>
      </w:r>
    </w:p>
    <w:p w:rsidR="00085822" w:rsidRPr="00751417" w:rsidRDefault="00085822" w:rsidP="00F61BC5">
      <w:pPr>
        <w:rPr>
          <w:sz w:val="24"/>
          <w:szCs w:val="24"/>
        </w:rPr>
      </w:pPr>
      <w:r w:rsidRPr="00751417">
        <w:rPr>
          <w:sz w:val="24"/>
          <w:szCs w:val="24"/>
        </w:rPr>
        <w:t>с проектной документацией в составе:____________________________________________</w:t>
      </w:r>
    </w:p>
    <w:p w:rsidR="00085822" w:rsidRPr="00751417" w:rsidRDefault="00085822" w:rsidP="00F61BC5">
      <w:pPr>
        <w:rPr>
          <w:sz w:val="24"/>
          <w:szCs w:val="24"/>
        </w:rPr>
      </w:pPr>
      <w:r w:rsidRPr="00751417">
        <w:rPr>
          <w:sz w:val="24"/>
          <w:szCs w:val="24"/>
        </w:rPr>
        <w:t>с рабочей документацией в составе _______________________________________________</w:t>
      </w:r>
    </w:p>
    <w:p w:rsidR="00085822" w:rsidRPr="00751417" w:rsidRDefault="00085822" w:rsidP="00F61BC5">
      <w:pPr>
        <w:rPr>
          <w:sz w:val="24"/>
          <w:szCs w:val="24"/>
        </w:rPr>
      </w:pPr>
      <w:r w:rsidRPr="00751417">
        <w:rPr>
          <w:color w:val="000000"/>
          <w:spacing w:val="-1"/>
          <w:sz w:val="24"/>
          <w:szCs w:val="24"/>
        </w:rPr>
        <w:t>со сметной документацией в составе:</w:t>
      </w:r>
      <w:r w:rsidRPr="00751417">
        <w:rPr>
          <w:sz w:val="24"/>
          <w:szCs w:val="24"/>
        </w:rPr>
        <w:t>_____________________________________________</w:t>
      </w:r>
    </w:p>
    <w:p w:rsidR="00085822" w:rsidRPr="00751417" w:rsidRDefault="00085822" w:rsidP="00F61BC5">
      <w:pPr>
        <w:rPr>
          <w:sz w:val="24"/>
          <w:szCs w:val="24"/>
        </w:rPr>
      </w:pPr>
      <w:r w:rsidRPr="00751417">
        <w:rPr>
          <w:sz w:val="24"/>
          <w:szCs w:val="24"/>
        </w:rPr>
        <w:t xml:space="preserve">с чертежами в составе:__________________________________________________________ </w:t>
      </w:r>
    </w:p>
    <w:p w:rsidR="00085822" w:rsidRPr="00751417" w:rsidRDefault="00085822" w:rsidP="00F61BC5">
      <w:pPr>
        <w:rPr>
          <w:sz w:val="24"/>
          <w:szCs w:val="24"/>
        </w:rPr>
      </w:pPr>
      <w:r w:rsidRPr="00751417">
        <w:rPr>
          <w:sz w:val="24"/>
          <w:szCs w:val="24"/>
        </w:rPr>
        <w:t>и т.д.</w:t>
      </w:r>
    </w:p>
    <w:p w:rsidR="00085822" w:rsidRPr="00751417" w:rsidRDefault="00085822" w:rsidP="0036776C">
      <w:pPr>
        <w:jc w:val="center"/>
        <w:rPr>
          <w:sz w:val="24"/>
          <w:szCs w:val="24"/>
        </w:rPr>
      </w:pPr>
      <w:r w:rsidRPr="00751417">
        <w:rPr>
          <w:sz w:val="24"/>
          <w:szCs w:val="24"/>
        </w:rPr>
        <w:t xml:space="preserve">Описание материалов и оборудования, </w:t>
      </w:r>
    </w:p>
    <w:p w:rsidR="00085822" w:rsidRPr="00751417" w:rsidRDefault="00085822" w:rsidP="0036776C">
      <w:pPr>
        <w:jc w:val="center"/>
        <w:rPr>
          <w:sz w:val="24"/>
          <w:szCs w:val="24"/>
        </w:rPr>
      </w:pPr>
      <w:r w:rsidRPr="00751417">
        <w:rPr>
          <w:sz w:val="24"/>
          <w:szCs w:val="24"/>
        </w:rPr>
        <w:t>предполагаемых к использованию при выполнении работ</w:t>
      </w:r>
      <w:r w:rsidRPr="00751417">
        <w:rPr>
          <w:bCs/>
          <w:sz w:val="24"/>
          <w:szCs w:val="24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4367"/>
        <w:gridCol w:w="1559"/>
        <w:gridCol w:w="1445"/>
      </w:tblGrid>
      <w:tr w:rsidR="00085822" w:rsidRPr="00751417" w:rsidTr="00F61BC5">
        <w:trPr>
          <w:trHeight w:val="1942"/>
        </w:trPr>
        <w:tc>
          <w:tcPr>
            <w:tcW w:w="567" w:type="dxa"/>
          </w:tcPr>
          <w:p w:rsidR="00085822" w:rsidRPr="00751417" w:rsidRDefault="00085822" w:rsidP="0030634F">
            <w:pPr>
              <w:jc w:val="center"/>
              <w:rPr>
                <w:b/>
                <w:sz w:val="22"/>
                <w:szCs w:val="22"/>
              </w:rPr>
            </w:pPr>
            <w:r w:rsidRPr="0075141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43" w:type="dxa"/>
          </w:tcPr>
          <w:p w:rsidR="00085822" w:rsidRPr="00751417" w:rsidRDefault="00085822" w:rsidP="0030634F">
            <w:pPr>
              <w:jc w:val="center"/>
              <w:rPr>
                <w:b/>
                <w:sz w:val="22"/>
                <w:szCs w:val="22"/>
              </w:rPr>
            </w:pPr>
            <w:r w:rsidRPr="00751417">
              <w:rPr>
                <w:b/>
                <w:sz w:val="22"/>
                <w:szCs w:val="22"/>
              </w:rPr>
              <w:t>Наименование материалов и оборудования</w:t>
            </w:r>
          </w:p>
        </w:tc>
        <w:tc>
          <w:tcPr>
            <w:tcW w:w="4367" w:type="dxa"/>
          </w:tcPr>
          <w:p w:rsidR="00085822" w:rsidRPr="00751417" w:rsidRDefault="00085822" w:rsidP="0030634F">
            <w:pPr>
              <w:jc w:val="center"/>
              <w:rPr>
                <w:b/>
                <w:sz w:val="22"/>
                <w:szCs w:val="22"/>
              </w:rPr>
            </w:pPr>
            <w:r w:rsidRPr="00751417">
              <w:rPr>
                <w:b/>
                <w:sz w:val="22"/>
                <w:szCs w:val="22"/>
              </w:rPr>
              <w:t xml:space="preserve">Описание материалов и оборудования (функциональные, технические, качественные характеристики, эксплуатационные характеристики (при необходимости)), значения показателей, связанных с определением соответствия предполагаемого к использованию при выполнении работ потребностям заказчика  </w:t>
            </w:r>
          </w:p>
        </w:tc>
        <w:tc>
          <w:tcPr>
            <w:tcW w:w="1559" w:type="dxa"/>
          </w:tcPr>
          <w:p w:rsidR="00085822" w:rsidRPr="00751417" w:rsidRDefault="00085822" w:rsidP="0036776C">
            <w:pPr>
              <w:jc w:val="center"/>
              <w:rPr>
                <w:b/>
                <w:sz w:val="22"/>
                <w:szCs w:val="22"/>
              </w:rPr>
            </w:pPr>
            <w:r w:rsidRPr="00751417">
              <w:rPr>
                <w:b/>
                <w:sz w:val="22"/>
                <w:szCs w:val="22"/>
              </w:rPr>
              <w:t>№ сметной документации /№ поз. сметы</w:t>
            </w:r>
          </w:p>
        </w:tc>
        <w:tc>
          <w:tcPr>
            <w:tcW w:w="1445" w:type="dxa"/>
          </w:tcPr>
          <w:p w:rsidR="00085822" w:rsidRPr="00751417" w:rsidRDefault="00085822" w:rsidP="0036776C">
            <w:pPr>
              <w:jc w:val="center"/>
              <w:rPr>
                <w:b/>
                <w:sz w:val="22"/>
                <w:szCs w:val="22"/>
              </w:rPr>
            </w:pPr>
            <w:r w:rsidRPr="00751417">
              <w:rPr>
                <w:b/>
                <w:sz w:val="22"/>
                <w:szCs w:val="22"/>
              </w:rPr>
              <w:t>Лист проектной документаии /№ поз.</w:t>
            </w:r>
          </w:p>
        </w:tc>
      </w:tr>
      <w:tr w:rsidR="00085822" w:rsidRPr="00751417" w:rsidTr="00F61BC5">
        <w:tc>
          <w:tcPr>
            <w:tcW w:w="567" w:type="dxa"/>
            <w:vMerge w:val="restart"/>
          </w:tcPr>
          <w:p w:rsidR="00085822" w:rsidRPr="00751417" w:rsidRDefault="00085822" w:rsidP="0030634F">
            <w:pPr>
              <w:spacing w:line="100" w:lineRule="atLeast"/>
              <w:rPr>
                <w:sz w:val="22"/>
                <w:szCs w:val="22"/>
              </w:rPr>
            </w:pPr>
            <w:r w:rsidRPr="00751417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</w:tcPr>
          <w:p w:rsidR="00085822" w:rsidRPr="00751417" w:rsidRDefault="00085822" w:rsidP="0030634F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4367" w:type="dxa"/>
          </w:tcPr>
          <w:p w:rsidR="00085822" w:rsidRPr="00751417" w:rsidRDefault="00085822" w:rsidP="0030634F">
            <w:pPr>
              <w:spacing w:line="100" w:lineRule="atLeast"/>
              <w:rPr>
                <w:sz w:val="22"/>
                <w:szCs w:val="22"/>
              </w:rPr>
            </w:pPr>
            <w:r w:rsidRPr="00751417">
              <w:rPr>
                <w:i/>
                <w:sz w:val="22"/>
                <w:szCs w:val="22"/>
              </w:rPr>
              <w:t>Значения показателей, которые не могут изменяться:</w:t>
            </w:r>
            <w:r w:rsidRPr="00751417">
              <w:rPr>
                <w:sz w:val="22"/>
                <w:szCs w:val="22"/>
              </w:rPr>
              <w:t xml:space="preserve"> ______________</w:t>
            </w:r>
          </w:p>
        </w:tc>
        <w:tc>
          <w:tcPr>
            <w:tcW w:w="1559" w:type="dxa"/>
            <w:vMerge w:val="restart"/>
          </w:tcPr>
          <w:p w:rsidR="00085822" w:rsidRPr="00751417" w:rsidRDefault="00085822" w:rsidP="0030634F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45" w:type="dxa"/>
            <w:vMerge w:val="restart"/>
          </w:tcPr>
          <w:p w:rsidR="00085822" w:rsidRPr="00751417" w:rsidRDefault="00085822" w:rsidP="0030634F">
            <w:pPr>
              <w:spacing w:line="100" w:lineRule="atLeast"/>
              <w:rPr>
                <w:sz w:val="22"/>
                <w:szCs w:val="22"/>
              </w:rPr>
            </w:pPr>
          </w:p>
        </w:tc>
      </w:tr>
      <w:tr w:rsidR="00085822" w:rsidRPr="00751417" w:rsidTr="00F61BC5">
        <w:tc>
          <w:tcPr>
            <w:tcW w:w="567" w:type="dxa"/>
            <w:vMerge/>
          </w:tcPr>
          <w:p w:rsidR="00085822" w:rsidRPr="00751417" w:rsidRDefault="00085822" w:rsidP="0030634F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85822" w:rsidRPr="00751417" w:rsidRDefault="00085822" w:rsidP="0030634F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4367" w:type="dxa"/>
          </w:tcPr>
          <w:p w:rsidR="00085822" w:rsidRPr="00751417" w:rsidRDefault="00085822" w:rsidP="0030634F">
            <w:pPr>
              <w:spacing w:line="100" w:lineRule="atLeast"/>
              <w:rPr>
                <w:sz w:val="22"/>
                <w:szCs w:val="22"/>
              </w:rPr>
            </w:pPr>
            <w:r w:rsidRPr="00751417">
              <w:rPr>
                <w:i/>
                <w:sz w:val="22"/>
                <w:szCs w:val="22"/>
              </w:rPr>
              <w:t>Максимальные и (или) минимальные значения показателей:_____________</w:t>
            </w:r>
          </w:p>
        </w:tc>
        <w:tc>
          <w:tcPr>
            <w:tcW w:w="1559" w:type="dxa"/>
            <w:vMerge/>
          </w:tcPr>
          <w:p w:rsidR="00085822" w:rsidRPr="00751417" w:rsidRDefault="00085822" w:rsidP="0030634F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:rsidR="00085822" w:rsidRPr="00751417" w:rsidRDefault="00085822" w:rsidP="0030634F">
            <w:pPr>
              <w:spacing w:line="100" w:lineRule="atLeast"/>
              <w:rPr>
                <w:sz w:val="22"/>
                <w:szCs w:val="22"/>
              </w:rPr>
            </w:pPr>
          </w:p>
        </w:tc>
      </w:tr>
      <w:tr w:rsidR="00085822" w:rsidRPr="00751417" w:rsidTr="00F61BC5">
        <w:tc>
          <w:tcPr>
            <w:tcW w:w="567" w:type="dxa"/>
          </w:tcPr>
          <w:p w:rsidR="00085822" w:rsidRPr="00751417" w:rsidRDefault="00085822" w:rsidP="0030634F">
            <w:pPr>
              <w:spacing w:line="100" w:lineRule="atLeast"/>
              <w:rPr>
                <w:sz w:val="22"/>
                <w:szCs w:val="22"/>
              </w:rPr>
            </w:pPr>
            <w:r w:rsidRPr="00751417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085822" w:rsidRPr="00751417" w:rsidRDefault="00085822" w:rsidP="0030634F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4367" w:type="dxa"/>
          </w:tcPr>
          <w:p w:rsidR="00085822" w:rsidRPr="00751417" w:rsidRDefault="00085822" w:rsidP="0030634F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85822" w:rsidRPr="00751417" w:rsidRDefault="00085822" w:rsidP="0030634F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45" w:type="dxa"/>
          </w:tcPr>
          <w:p w:rsidR="00085822" w:rsidRPr="00751417" w:rsidRDefault="00085822" w:rsidP="0030634F">
            <w:pPr>
              <w:spacing w:line="100" w:lineRule="atLeast"/>
              <w:rPr>
                <w:sz w:val="22"/>
                <w:szCs w:val="22"/>
              </w:rPr>
            </w:pPr>
          </w:p>
        </w:tc>
      </w:tr>
      <w:tr w:rsidR="00085822" w:rsidRPr="00751417" w:rsidTr="00F61BC5">
        <w:tc>
          <w:tcPr>
            <w:tcW w:w="567" w:type="dxa"/>
          </w:tcPr>
          <w:p w:rsidR="00085822" w:rsidRPr="00751417" w:rsidRDefault="00085822" w:rsidP="0030634F">
            <w:pPr>
              <w:jc w:val="center"/>
              <w:rPr>
                <w:b/>
                <w:sz w:val="22"/>
                <w:szCs w:val="22"/>
              </w:rPr>
            </w:pPr>
            <w:r w:rsidRPr="00751417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1843" w:type="dxa"/>
          </w:tcPr>
          <w:p w:rsidR="00085822" w:rsidRPr="00751417" w:rsidRDefault="00085822" w:rsidP="003063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7" w:type="dxa"/>
          </w:tcPr>
          <w:p w:rsidR="00085822" w:rsidRPr="00751417" w:rsidRDefault="00085822" w:rsidP="003063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085822" w:rsidRPr="00751417" w:rsidRDefault="00085822" w:rsidP="003063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5" w:type="dxa"/>
          </w:tcPr>
          <w:p w:rsidR="00085822" w:rsidRPr="00751417" w:rsidRDefault="00085822" w:rsidP="0030634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85822" w:rsidRPr="00751417" w:rsidRDefault="00085822" w:rsidP="0036776C">
      <w:pPr>
        <w:jc w:val="both"/>
        <w:rPr>
          <w:sz w:val="24"/>
          <w:szCs w:val="24"/>
        </w:rPr>
      </w:pPr>
    </w:p>
    <w:p w:rsidR="00085822" w:rsidRPr="00751417" w:rsidRDefault="00085822" w:rsidP="0036776C">
      <w:pPr>
        <w:jc w:val="both"/>
        <w:rPr>
          <w:sz w:val="24"/>
          <w:szCs w:val="24"/>
        </w:rPr>
      </w:pPr>
    </w:p>
    <w:p w:rsidR="00085822" w:rsidRPr="00751417" w:rsidRDefault="00085822" w:rsidP="0036776C">
      <w:pPr>
        <w:jc w:val="both"/>
        <w:rPr>
          <w:sz w:val="24"/>
          <w:szCs w:val="24"/>
        </w:rPr>
      </w:pPr>
      <w:r w:rsidRPr="00751417">
        <w:rPr>
          <w:sz w:val="24"/>
          <w:szCs w:val="24"/>
        </w:rPr>
        <w:t>Примечание:</w:t>
      </w:r>
    </w:p>
    <w:p w:rsidR="00085822" w:rsidRPr="00751417" w:rsidRDefault="00085822" w:rsidP="0036776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1417">
        <w:rPr>
          <w:sz w:val="24"/>
          <w:szCs w:val="24"/>
        </w:rPr>
        <w:t xml:space="preserve">При составлении описания объекта закупки заказчики должны использовать показатели, требования, условные обозначения и терминологию, касающиеся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</w:t>
      </w:r>
    </w:p>
    <w:p w:rsidR="00085822" w:rsidRPr="00751417" w:rsidRDefault="00085822" w:rsidP="0036776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1417">
        <w:rPr>
          <w:sz w:val="24"/>
          <w:szCs w:val="24"/>
        </w:rPr>
        <w:t>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заявке должно содержаться обоснование необходимости использования других показателей, требований, условных обозначений и терминологии.</w:t>
      </w:r>
    </w:p>
    <w:p w:rsidR="00085822" w:rsidRPr="00751417" w:rsidRDefault="00085822" w:rsidP="0036776C">
      <w:pPr>
        <w:rPr>
          <w:sz w:val="24"/>
          <w:szCs w:val="24"/>
        </w:rPr>
      </w:pPr>
      <w:r w:rsidRPr="00751417">
        <w:rPr>
          <w:sz w:val="24"/>
          <w:szCs w:val="24"/>
        </w:rPr>
        <w:t>________________________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     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</w:r>
    </w:p>
    <w:p w:rsidR="00085822" w:rsidRPr="00751417" w:rsidRDefault="00085822" w:rsidP="0036776C">
      <w:pPr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</w:t>
      </w:r>
      <w:r w:rsidRPr="00751417">
        <w:rPr>
          <w:sz w:val="24"/>
          <w:szCs w:val="24"/>
        </w:rPr>
        <w:tab/>
        <w:t xml:space="preserve"> </w:t>
      </w:r>
    </w:p>
    <w:p w:rsidR="00085822" w:rsidRPr="00751417" w:rsidRDefault="00085822" w:rsidP="00F61BC5">
      <w:pPr>
        <w:rPr>
          <w:sz w:val="24"/>
          <w:szCs w:val="24"/>
        </w:rPr>
      </w:pPr>
      <w:r w:rsidRPr="00751417">
        <w:rPr>
          <w:sz w:val="24"/>
          <w:szCs w:val="24"/>
        </w:rPr>
        <w:br w:type="page"/>
      </w:r>
    </w:p>
    <w:p w:rsidR="00085822" w:rsidRPr="00751417" w:rsidRDefault="00085822" w:rsidP="0036776C">
      <w:pPr>
        <w:jc w:val="right"/>
      </w:pPr>
    </w:p>
    <w:p w:rsidR="00085822" w:rsidRPr="00751417" w:rsidRDefault="00085822" w:rsidP="0036776C">
      <w:pPr>
        <w:jc w:val="center"/>
        <w:rPr>
          <w:sz w:val="24"/>
          <w:szCs w:val="24"/>
        </w:rPr>
      </w:pPr>
      <w:r w:rsidRPr="00751417">
        <w:rPr>
          <w:sz w:val="24"/>
          <w:szCs w:val="24"/>
        </w:rPr>
        <w:t>Информация для включения в документацию о закупке</w:t>
      </w:r>
    </w:p>
    <w:p w:rsidR="00085822" w:rsidRPr="00751417" w:rsidRDefault="00085822" w:rsidP="0036776C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245"/>
        <w:gridCol w:w="3827"/>
      </w:tblGrid>
      <w:tr w:rsidR="00085822" w:rsidRPr="00751417" w:rsidTr="00F61BC5">
        <w:tc>
          <w:tcPr>
            <w:tcW w:w="675" w:type="dxa"/>
            <w:vAlign w:val="center"/>
          </w:tcPr>
          <w:p w:rsidR="00085822" w:rsidRPr="00751417" w:rsidRDefault="00085822" w:rsidP="0036776C">
            <w:pPr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Содержание необходимой информации</w:t>
            </w:r>
          </w:p>
        </w:tc>
        <w:tc>
          <w:tcPr>
            <w:tcW w:w="3827" w:type="dxa"/>
          </w:tcPr>
          <w:p w:rsidR="00085822" w:rsidRPr="00751417" w:rsidRDefault="00085822" w:rsidP="0036776C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Информация от заказчика для включения в документацию о закупке</w:t>
            </w:r>
          </w:p>
        </w:tc>
      </w:tr>
      <w:tr w:rsidR="00085822" w:rsidRPr="00751417" w:rsidTr="00F61BC5">
        <w:tc>
          <w:tcPr>
            <w:tcW w:w="675" w:type="dxa"/>
            <w:vAlign w:val="center"/>
          </w:tcPr>
          <w:p w:rsidR="00085822" w:rsidRPr="00751417" w:rsidRDefault="00085822" w:rsidP="0036776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Место выполнения работ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F61BC5">
        <w:tc>
          <w:tcPr>
            <w:tcW w:w="675" w:type="dxa"/>
            <w:vAlign w:val="center"/>
          </w:tcPr>
          <w:p w:rsidR="00085822" w:rsidRPr="00751417" w:rsidRDefault="00085822" w:rsidP="0036776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Срок завершения работ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F61BC5">
        <w:trPr>
          <w:trHeight w:val="1120"/>
        </w:trPr>
        <w:tc>
          <w:tcPr>
            <w:tcW w:w="675" w:type="dxa"/>
            <w:vAlign w:val="center"/>
          </w:tcPr>
          <w:p w:rsidR="00085822" w:rsidRPr="00751417" w:rsidRDefault="00085822" w:rsidP="0036776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D07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Требования к гарантийному сроку работы и (или) объему предоставления гарантий её качества (устанавливаются заказчиком при необходимости)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F61BC5">
        <w:trPr>
          <w:trHeight w:val="2899"/>
        </w:trPr>
        <w:tc>
          <w:tcPr>
            <w:tcW w:w="675" w:type="dxa"/>
            <w:vAlign w:val="center"/>
          </w:tcPr>
          <w:p w:rsidR="00085822" w:rsidRPr="00751417" w:rsidRDefault="00085822" w:rsidP="0036776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D46834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Перечень документов, подтверждающих соответствие работы требованиям, установленным в соответствии с законодательством Российской Федерации, в случае, если в соответствии с законодательством Российской Федерации установлены требования к работе и представление указанных документов необходимо предусмотреть в документации о закупке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F61BC5">
        <w:trPr>
          <w:trHeight w:val="922"/>
        </w:trPr>
        <w:tc>
          <w:tcPr>
            <w:tcW w:w="675" w:type="dxa"/>
            <w:vAlign w:val="center"/>
          </w:tcPr>
          <w:p w:rsidR="00085822" w:rsidRPr="00751417" w:rsidRDefault="00085822" w:rsidP="0036776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6776C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Условия, запреты и ограничения допуска работ, выполняемых иностранными лицами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1.____________________________</w:t>
            </w:r>
          </w:p>
          <w:p w:rsidR="00085822" w:rsidRPr="00751417" w:rsidRDefault="00085822" w:rsidP="0030634F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(указать ПРИМЕНЯЮТСЯ /НЕ ПРИМЕНЯЮТСЯ)</w:t>
            </w:r>
          </w:p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2.____________________________</w:t>
            </w:r>
          </w:p>
          <w:p w:rsidR="00085822" w:rsidRPr="00751417" w:rsidRDefault="00085822" w:rsidP="0030634F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 xml:space="preserve">(реквизиты нормативно-правового акта Правительства РФ, устанавливающего условия, запреты и ограничения) </w:t>
            </w:r>
          </w:p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F61BC5">
        <w:trPr>
          <w:trHeight w:val="563"/>
        </w:trPr>
        <w:tc>
          <w:tcPr>
            <w:tcW w:w="675" w:type="dxa"/>
            <w:vAlign w:val="center"/>
          </w:tcPr>
          <w:p w:rsidR="00085822" w:rsidRPr="00751417" w:rsidRDefault="00085822" w:rsidP="0036776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6776C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 xml:space="preserve">Перечень документов, подтверждающих соответствие участника и (или) предлагаемых им работ, условиям, запретам и ограничениям, установленным заказчиком в соответствии со </w:t>
            </w:r>
            <w:hyperlink r:id="rId21" w:history="1">
              <w:r w:rsidRPr="00751417">
                <w:rPr>
                  <w:color w:val="0000FF"/>
                  <w:sz w:val="24"/>
                  <w:szCs w:val="24"/>
                </w:rPr>
                <w:t>статьей 14</w:t>
              </w:r>
            </w:hyperlink>
            <w:r w:rsidRPr="00751417">
              <w:rPr>
                <w:sz w:val="24"/>
                <w:szCs w:val="24"/>
              </w:rPr>
              <w:t xml:space="preserve"> Федерального закона от 05.04.2013 № 44-ФЗ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center"/>
              <w:rPr>
                <w:sz w:val="24"/>
                <w:szCs w:val="24"/>
              </w:rPr>
            </w:pPr>
          </w:p>
        </w:tc>
      </w:tr>
      <w:tr w:rsidR="00085822" w:rsidRPr="00751417" w:rsidTr="00F61BC5">
        <w:tc>
          <w:tcPr>
            <w:tcW w:w="675" w:type="dxa"/>
            <w:vAlign w:val="center"/>
          </w:tcPr>
          <w:p w:rsidR="00085822" w:rsidRPr="00751417" w:rsidRDefault="00085822" w:rsidP="0036776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 xml:space="preserve">Дополнительные требования к участникам и исчерпывающий перечень документов, которые должны быть представлены участниками в соответствии с </w:t>
            </w:r>
            <w:hyperlink r:id="rId22" w:history="1">
              <w:r w:rsidRPr="00751417">
                <w:rPr>
                  <w:color w:val="0000FF"/>
                  <w:sz w:val="24"/>
                  <w:szCs w:val="24"/>
                </w:rPr>
                <w:t>частью 2 статьи 31</w:t>
              </w:r>
            </w:hyperlink>
            <w:r w:rsidRPr="00751417">
              <w:rPr>
                <w:sz w:val="24"/>
                <w:szCs w:val="24"/>
              </w:rPr>
              <w:t xml:space="preserve">  Федерального закона от 05.04.2013 № 44-ФЗ. </w:t>
            </w:r>
          </w:p>
          <w:p w:rsidR="00085822" w:rsidRPr="00751417" w:rsidRDefault="00085822" w:rsidP="0030634F">
            <w:pPr>
              <w:rPr>
                <w:i/>
                <w:sz w:val="24"/>
                <w:szCs w:val="24"/>
              </w:rPr>
            </w:pPr>
            <w:r w:rsidRPr="00751417">
              <w:rPr>
                <w:i/>
                <w:sz w:val="24"/>
                <w:szCs w:val="24"/>
              </w:rPr>
              <w:t>(Устанавливаются только в случаях, определенных Правительством РФ)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F61BC5">
        <w:tc>
          <w:tcPr>
            <w:tcW w:w="675" w:type="dxa"/>
            <w:vAlign w:val="center"/>
          </w:tcPr>
          <w:p w:rsidR="00085822" w:rsidRPr="00751417" w:rsidRDefault="00085822" w:rsidP="0036776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0D494D">
            <w:pPr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Дополнительная информация для включения в документацию о закупке</w:t>
            </w:r>
          </w:p>
        </w:tc>
        <w:tc>
          <w:tcPr>
            <w:tcW w:w="3827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85822" w:rsidRPr="00751417" w:rsidRDefault="00085822" w:rsidP="0036776C">
      <w:pPr>
        <w:rPr>
          <w:sz w:val="24"/>
          <w:szCs w:val="24"/>
        </w:rPr>
      </w:pPr>
    </w:p>
    <w:p w:rsidR="00085822" w:rsidRPr="00751417" w:rsidRDefault="00085822" w:rsidP="0036776C">
      <w:pPr>
        <w:rPr>
          <w:sz w:val="24"/>
          <w:szCs w:val="24"/>
        </w:rPr>
      </w:pPr>
    </w:p>
    <w:p w:rsidR="00085822" w:rsidRPr="00751417" w:rsidRDefault="00085822" w:rsidP="0036776C">
      <w:pPr>
        <w:rPr>
          <w:sz w:val="24"/>
          <w:szCs w:val="24"/>
        </w:rPr>
      </w:pPr>
      <w:r w:rsidRPr="00751417">
        <w:rPr>
          <w:sz w:val="24"/>
          <w:szCs w:val="24"/>
        </w:rPr>
        <w:t>________________________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___________________________</w:t>
      </w:r>
    </w:p>
    <w:p w:rsidR="00085822" w:rsidRPr="00751417" w:rsidRDefault="00085822" w:rsidP="0036776C">
      <w:pPr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</w:t>
      </w:r>
      <w:r w:rsidRPr="00751417">
        <w:rPr>
          <w:sz w:val="24"/>
          <w:szCs w:val="24"/>
        </w:rPr>
        <w:tab/>
      </w:r>
    </w:p>
    <w:p w:rsidR="00085822" w:rsidRPr="00751417" w:rsidRDefault="00085822" w:rsidP="0036776C">
      <w:pPr>
        <w:rPr>
          <w:sz w:val="24"/>
          <w:szCs w:val="24"/>
        </w:rPr>
      </w:pPr>
    </w:p>
    <w:p w:rsidR="00085822" w:rsidRPr="00751417" w:rsidRDefault="00085822" w:rsidP="0036776C">
      <w:pPr>
        <w:rPr>
          <w:sz w:val="24"/>
          <w:szCs w:val="24"/>
        </w:rPr>
      </w:pPr>
    </w:p>
    <w:p w:rsidR="00085822" w:rsidRPr="00751417" w:rsidRDefault="00085822" w:rsidP="00F61BC5">
      <w:pPr>
        <w:jc w:val="center"/>
        <w:rPr>
          <w:bCs/>
          <w:sz w:val="24"/>
          <w:szCs w:val="24"/>
        </w:rPr>
      </w:pPr>
      <w:r w:rsidRPr="00751417">
        <w:rPr>
          <w:sz w:val="24"/>
          <w:szCs w:val="24"/>
        </w:rPr>
        <w:t>О</w:t>
      </w:r>
      <w:r w:rsidRPr="00751417">
        <w:rPr>
          <w:bCs/>
          <w:sz w:val="24"/>
          <w:szCs w:val="24"/>
        </w:rPr>
        <w:t>боснование начальной (максимальной) цены контракта</w:t>
      </w:r>
    </w:p>
    <w:p w:rsidR="00085822" w:rsidRPr="00751417" w:rsidRDefault="00085822" w:rsidP="00F61BC5">
      <w:pPr>
        <w:rPr>
          <w:bCs/>
          <w:sz w:val="24"/>
          <w:szCs w:val="24"/>
        </w:rPr>
      </w:pPr>
    </w:p>
    <w:p w:rsidR="00085822" w:rsidRPr="00751417" w:rsidRDefault="00085822" w:rsidP="00F61BC5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       ___________________________________________________________________________</w:t>
      </w:r>
    </w:p>
    <w:p w:rsidR="00085822" w:rsidRPr="00751417" w:rsidRDefault="00085822" w:rsidP="00F61BC5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                                                    (указывается предмет контракта)</w:t>
      </w:r>
    </w:p>
    <w:p w:rsidR="00085822" w:rsidRPr="00751417" w:rsidRDefault="00085822" w:rsidP="00F61BC5">
      <w:pPr>
        <w:rPr>
          <w:bCs/>
          <w:sz w:val="24"/>
          <w:szCs w:val="24"/>
        </w:rPr>
      </w:pPr>
    </w:p>
    <w:p w:rsidR="00085822" w:rsidRPr="00751417" w:rsidRDefault="00085822" w:rsidP="00F61BC5">
      <w:pPr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1"/>
        <w:gridCol w:w="6010"/>
      </w:tblGrid>
      <w:tr w:rsidR="00085822" w:rsidRPr="00751417" w:rsidTr="0030634F">
        <w:tc>
          <w:tcPr>
            <w:tcW w:w="4077" w:type="dxa"/>
          </w:tcPr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5529" w:type="dxa"/>
          </w:tcPr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</w:p>
        </w:tc>
      </w:tr>
      <w:tr w:rsidR="00085822" w:rsidRPr="00751417" w:rsidTr="0030634F">
        <w:trPr>
          <w:trHeight w:val="2058"/>
        </w:trPr>
        <w:tc>
          <w:tcPr>
            <w:tcW w:w="4077" w:type="dxa"/>
          </w:tcPr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Используемый метод определения начальной (максимальной) цены контракта (далее – НМЦК) с обоснованием:</w:t>
            </w:r>
          </w:p>
        </w:tc>
        <w:tc>
          <w:tcPr>
            <w:tcW w:w="5529" w:type="dxa"/>
          </w:tcPr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Метод__________________________________________</w:t>
            </w:r>
          </w:p>
          <w:p w:rsidR="00085822" w:rsidRPr="00751417" w:rsidRDefault="00085822" w:rsidP="0030634F">
            <w:pPr>
              <w:jc w:val="both"/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Обоснование_____________________________________</w:t>
            </w:r>
          </w:p>
          <w:p w:rsidR="00085822" w:rsidRPr="00751417" w:rsidRDefault="00085822" w:rsidP="0030634F">
            <w:pPr>
              <w:jc w:val="both"/>
              <w:rPr>
                <w:bCs/>
                <w:sz w:val="24"/>
                <w:szCs w:val="24"/>
              </w:rPr>
            </w:pPr>
          </w:p>
          <w:p w:rsidR="00085822" w:rsidRPr="00751417" w:rsidRDefault="00085822" w:rsidP="0030634F">
            <w:pPr>
              <w:jc w:val="both"/>
              <w:rPr>
                <w:bCs/>
                <w:i/>
                <w:sz w:val="24"/>
                <w:szCs w:val="24"/>
              </w:rPr>
            </w:pPr>
            <w:r w:rsidRPr="00751417">
              <w:rPr>
                <w:bCs/>
                <w:i/>
                <w:sz w:val="24"/>
                <w:szCs w:val="24"/>
              </w:rPr>
              <w:t>……………………………………………………….………</w:t>
            </w:r>
          </w:p>
          <w:p w:rsidR="00085822" w:rsidRPr="00751417" w:rsidRDefault="00085822" w:rsidP="0030634F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751417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085822" w:rsidRPr="00751417" w:rsidRDefault="00085822" w:rsidP="0030634F">
            <w:pPr>
              <w:rPr>
                <w:bCs/>
                <w:i/>
                <w:sz w:val="24"/>
                <w:szCs w:val="24"/>
              </w:rPr>
            </w:pPr>
            <w:r w:rsidRPr="00751417">
              <w:rPr>
                <w:bCs/>
                <w:i/>
                <w:sz w:val="24"/>
                <w:szCs w:val="24"/>
              </w:rPr>
              <w:t>«Метод сопоставимых рыночных цен (анализ рынка).</w:t>
            </w:r>
          </w:p>
          <w:p w:rsidR="00085822" w:rsidRPr="00751417" w:rsidRDefault="00085822" w:rsidP="0030634F">
            <w:pPr>
              <w:jc w:val="both"/>
              <w:rPr>
                <w:bCs/>
                <w:sz w:val="24"/>
                <w:szCs w:val="24"/>
              </w:rPr>
            </w:pPr>
            <w:r w:rsidRPr="00751417">
              <w:rPr>
                <w:bCs/>
                <w:i/>
                <w:sz w:val="24"/>
                <w:szCs w:val="24"/>
              </w:rPr>
              <w:t>Обоснование: данный метод является приоритетным при обосновании НМЦК».</w:t>
            </w:r>
          </w:p>
        </w:tc>
      </w:tr>
      <w:tr w:rsidR="00085822" w:rsidRPr="00751417" w:rsidTr="0030634F">
        <w:tc>
          <w:tcPr>
            <w:tcW w:w="4077" w:type="dxa"/>
          </w:tcPr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Расчет НМЦК</w:t>
            </w:r>
          </w:p>
        </w:tc>
        <w:tc>
          <w:tcPr>
            <w:tcW w:w="5529" w:type="dxa"/>
          </w:tcPr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НМЦК=___________________</w:t>
            </w:r>
          </w:p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Подробный расчет прилагается.</w:t>
            </w:r>
          </w:p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</w:p>
          <w:p w:rsidR="00085822" w:rsidRPr="00751417" w:rsidRDefault="00085822" w:rsidP="0030634F">
            <w:pPr>
              <w:jc w:val="both"/>
              <w:rPr>
                <w:bCs/>
                <w:i/>
                <w:sz w:val="24"/>
                <w:szCs w:val="24"/>
              </w:rPr>
            </w:pPr>
            <w:r w:rsidRPr="00751417">
              <w:rPr>
                <w:bCs/>
                <w:i/>
                <w:sz w:val="24"/>
                <w:szCs w:val="24"/>
              </w:rPr>
              <w:t>…………………………………………………………………..</w:t>
            </w:r>
          </w:p>
          <w:p w:rsidR="00085822" w:rsidRPr="00751417" w:rsidRDefault="00085822" w:rsidP="0030634F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751417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085822" w:rsidRPr="00751417" w:rsidRDefault="00085822" w:rsidP="0030634F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751417">
              <w:rPr>
                <w:i/>
              </w:rPr>
              <w:t>«НМЦК методом сопоставимых рыночных цен (анализа рынка) определяется по формуле:</w:t>
            </w:r>
          </w:p>
          <w:p w:rsidR="00085822" w:rsidRPr="00751417" w:rsidRDefault="00085822" w:rsidP="0030634F">
            <w:pPr>
              <w:pStyle w:val="formattext"/>
              <w:spacing w:line="300" w:lineRule="atLeast"/>
              <w:jc w:val="center"/>
              <w:rPr>
                <w:i/>
              </w:rPr>
            </w:pPr>
            <w:r w:rsidRPr="0001066C">
              <w:rPr>
                <w:i/>
                <w:noProof/>
              </w:rPr>
              <w:pict>
                <v:shape id="_x0000_i1038" type="#_x0000_t75" style="width:126.75pt;height:30.75pt;visibility:visible">
                  <v:imagedata r:id="rId9" o:title=""/>
                </v:shape>
              </w:pict>
            </w:r>
            <w:r w:rsidRPr="00751417">
              <w:rPr>
                <w:i/>
              </w:rPr>
              <w:t>,</w:t>
            </w:r>
          </w:p>
          <w:p w:rsidR="00085822" w:rsidRPr="00751417" w:rsidRDefault="00085822" w:rsidP="0030634F">
            <w:pPr>
              <w:pStyle w:val="formattext"/>
              <w:spacing w:line="300" w:lineRule="atLeast"/>
              <w:rPr>
                <w:i/>
              </w:rPr>
            </w:pPr>
            <w:r w:rsidRPr="00751417">
              <w:rPr>
                <w:i/>
              </w:rPr>
              <w:t>где:</w:t>
            </w:r>
            <w:r w:rsidRPr="0001066C">
              <w:rPr>
                <w:i/>
                <w:noProof/>
              </w:rPr>
              <w:pict>
                <v:shape id="_x0000_i1039" type="#_x0000_t75" style="width:105pt;height:20.25pt;visibility:visible">
                  <v:imagedata r:id="rId10" o:title=""/>
                </v:shape>
              </w:pict>
            </w:r>
            <w:r w:rsidRPr="00751417">
              <w:rPr>
                <w:i/>
              </w:rPr>
              <w:t>, определяемая методом сопоставимых рыночных цен (анализа рынка);</w:t>
            </w:r>
            <w:r w:rsidRPr="0001066C">
              <w:rPr>
                <w:i/>
                <w:noProof/>
              </w:rPr>
              <w:pict>
                <v:shape id="_x0000_i1040" type="#_x0000_t75" style="width:9.75pt;height:11.25pt;visibility:visible">
                  <v:imagedata r:id="rId11" o:title=""/>
                </v:shape>
              </w:pict>
            </w:r>
            <w:r w:rsidRPr="00751417">
              <w:rPr>
                <w:i/>
              </w:rPr>
              <w:t xml:space="preserve"> - количество (объем) закупаемого товара (работы, услуги);</w:t>
            </w:r>
            <w:r w:rsidRPr="0001066C">
              <w:rPr>
                <w:i/>
                <w:noProof/>
              </w:rPr>
              <w:pict>
                <v:shape id="_x0000_i1041" type="#_x0000_t75" style="width:9.75pt;height:11.25pt;visibility:visible">
                  <v:imagedata r:id="rId12" o:title=""/>
                </v:shape>
              </w:pict>
            </w:r>
            <w:r w:rsidRPr="00751417">
              <w:rPr>
                <w:i/>
              </w:rPr>
              <w:t xml:space="preserve"> - количество значений, используемых в расчете;</w:t>
            </w:r>
            <w:r w:rsidRPr="0001066C">
              <w:rPr>
                <w:i/>
                <w:noProof/>
              </w:rPr>
              <w:pict>
                <v:shape id="_x0000_i1042" type="#_x0000_t75" style="width:6.75pt;height:12.75pt;visibility:visible">
                  <v:imagedata r:id="rId13" o:title=""/>
                </v:shape>
              </w:pict>
            </w:r>
            <w:r w:rsidRPr="00751417">
              <w:rPr>
                <w:i/>
              </w:rPr>
              <w:t xml:space="preserve"> - номер источника ценовой информации;</w:t>
            </w:r>
            <w:r w:rsidRPr="0001066C">
              <w:rPr>
                <w:i/>
                <w:noProof/>
              </w:rPr>
              <w:pict>
                <v:shape id="_x0000_i1043" type="#_x0000_t75" style="width:15.75pt;height:17.25pt;visibility:visible">
                  <v:imagedata r:id="rId14" o:title=""/>
                </v:shape>
              </w:pict>
            </w:r>
            <w:r w:rsidRPr="00751417">
              <w:rPr>
                <w:i/>
              </w:rPr>
              <w:t xml:space="preserve"> - цена единицы товара, работы, услуги, представленная в источнике с номером </w:t>
            </w:r>
            <w:r w:rsidRPr="0001066C">
              <w:rPr>
                <w:i/>
                <w:noProof/>
              </w:rPr>
              <w:pict>
                <v:shape id="_x0000_i1044" type="#_x0000_t75" style="width:6.75pt;height:12.75pt;visibility:visible">
                  <v:imagedata r:id="rId13" o:title=""/>
                </v:shape>
              </w:pict>
            </w:r>
            <w:r w:rsidRPr="00751417">
              <w:rPr>
                <w:i/>
              </w:rPr>
              <w:t>.</w:t>
            </w:r>
          </w:p>
          <w:p w:rsidR="00085822" w:rsidRPr="00751417" w:rsidRDefault="00085822" w:rsidP="0030634F">
            <w:pPr>
              <w:pStyle w:val="formattext"/>
              <w:spacing w:line="300" w:lineRule="atLeast"/>
              <w:rPr>
                <w:i/>
              </w:rPr>
            </w:pPr>
            <w:r w:rsidRPr="00751417">
              <w:rPr>
                <w:i/>
              </w:rPr>
              <w:t>НМЦК</w:t>
            </w:r>
            <w:r w:rsidRPr="00751417">
              <w:rPr>
                <w:i/>
                <w:vertAlign w:val="superscript"/>
              </w:rPr>
              <w:t>рын</w:t>
            </w:r>
            <w:r w:rsidRPr="00751417">
              <w:rPr>
                <w:i/>
              </w:rPr>
              <w:t>=___________ руб.</w:t>
            </w:r>
            <w:r w:rsidRPr="00751417">
              <w:t xml:space="preserve"> </w:t>
            </w:r>
            <w:r w:rsidRPr="00751417">
              <w:rPr>
                <w:i/>
              </w:rPr>
              <w:t>Подробный расчет прилагается.</w:t>
            </w:r>
          </w:p>
          <w:p w:rsidR="00085822" w:rsidRPr="00751417" w:rsidRDefault="00085822" w:rsidP="0030634F">
            <w:pPr>
              <w:pStyle w:val="formattext"/>
              <w:spacing w:line="300" w:lineRule="atLeast"/>
              <w:rPr>
                <w:i/>
              </w:rPr>
            </w:pPr>
            <w:r w:rsidRPr="00751417">
              <w:rPr>
                <w:i/>
              </w:rPr>
              <w:t xml:space="preserve">В целях определения однородности совокупности значений выявленных цен, используемых в расчете НМЦК был определен коэффициент вариации. Коэффициент вариации цены определялся по следующей формуле: </w:t>
            </w:r>
            <w:r w:rsidRPr="0001066C">
              <w:rPr>
                <w:i/>
                <w:noProof/>
              </w:rPr>
              <w:pict>
                <v:shape id="_x0000_i1045" type="#_x0000_t75" style="width:78.75pt;height:33pt;visibility:visible">
                  <v:imagedata r:id="rId15" o:title=""/>
                </v:shape>
              </w:pict>
            </w:r>
          </w:p>
          <w:p w:rsidR="00085822" w:rsidRPr="00751417" w:rsidRDefault="00085822" w:rsidP="0030634F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751417">
              <w:rPr>
                <w:i/>
              </w:rPr>
              <w:t>где:</w:t>
            </w:r>
            <w:r w:rsidRPr="0001066C">
              <w:rPr>
                <w:i/>
                <w:noProof/>
              </w:rPr>
              <w:pict>
                <v:shape id="_x0000_i1046" type="#_x0000_t75" style="width:12pt;height:14.25pt;visibility:visible">
                  <v:imagedata r:id="rId16" o:title=""/>
                </v:shape>
              </w:pict>
            </w:r>
            <w:r w:rsidRPr="00751417">
              <w:rPr>
                <w:i/>
              </w:rPr>
              <w:t xml:space="preserve"> - коэффициент вариации; </w:t>
            </w:r>
            <w:r w:rsidRPr="0001066C">
              <w:rPr>
                <w:i/>
                <w:noProof/>
              </w:rPr>
              <w:pict>
                <v:shape id="_x0000_i1047" type="#_x0000_t75" style="width:119.25pt;height:39pt;visibility:visible">
                  <v:imagedata r:id="rId17" o:title=""/>
                </v:shape>
              </w:pict>
            </w:r>
            <w:r w:rsidRPr="00751417">
              <w:rPr>
                <w:i/>
              </w:rPr>
              <w:t xml:space="preserve"> - среднее квадратичное отклонение;</w:t>
            </w:r>
            <w:r w:rsidRPr="0001066C">
              <w:rPr>
                <w:i/>
                <w:noProof/>
              </w:rPr>
              <w:pict>
                <v:shape id="_x0000_i1048" type="#_x0000_t75" style="width:12pt;height:18pt;visibility:visible">
                  <v:imagedata r:id="rId18" o:title=""/>
                </v:shape>
              </w:pict>
            </w:r>
            <w:r w:rsidRPr="00751417">
              <w:rPr>
                <w:i/>
              </w:rPr>
              <w:t xml:space="preserve"> - цена единицы товара, работы, услуги, указанная в источнике с номером I;</w:t>
            </w:r>
            <w:r w:rsidRPr="0001066C">
              <w:rPr>
                <w:i/>
                <w:noProof/>
              </w:rPr>
              <w:pict>
                <v:shape id="_x0000_i1049" type="#_x0000_t75" style="width:9.75pt;height:12.75pt;visibility:visible">
                  <v:imagedata r:id="rId19" o:title=""/>
                </v:shape>
              </w:pict>
            </w:r>
            <w:r w:rsidRPr="00751417">
              <w:rPr>
                <w:i/>
              </w:rPr>
              <w:t xml:space="preserve"> - средняя арифметическая величина цены единицы товара, работы, услуги;</w:t>
            </w:r>
            <w:r w:rsidRPr="0001066C">
              <w:rPr>
                <w:i/>
                <w:noProof/>
              </w:rPr>
              <w:pict>
                <v:shape id="_x0000_i1050" type="#_x0000_t75" style="width:9.75pt;height:11.25pt;visibility:visible">
                  <v:imagedata r:id="rId12" o:title=""/>
                </v:shape>
              </w:pict>
            </w:r>
            <w:r w:rsidRPr="00751417">
              <w:rPr>
                <w:i/>
              </w:rPr>
              <w:t xml:space="preserve"> - количество значений, используемых в расчете. </w:t>
            </w:r>
          </w:p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i/>
                <w:sz w:val="24"/>
                <w:szCs w:val="24"/>
              </w:rPr>
              <w:t>Расчет коэффициента вариации цены прилагается».</w:t>
            </w:r>
          </w:p>
        </w:tc>
      </w:tr>
      <w:tr w:rsidR="00085822" w:rsidRPr="00751417" w:rsidTr="0030634F">
        <w:tc>
          <w:tcPr>
            <w:tcW w:w="9606" w:type="dxa"/>
            <w:gridSpan w:val="2"/>
          </w:tcPr>
          <w:p w:rsidR="00085822" w:rsidRPr="00751417" w:rsidRDefault="00085822" w:rsidP="0030634F">
            <w:pPr>
              <w:jc w:val="center"/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Дата подготовки обоснования НМЦК:________20__г.</w:t>
            </w:r>
          </w:p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</w:p>
        </w:tc>
      </w:tr>
    </w:tbl>
    <w:p w:rsidR="00085822" w:rsidRPr="00751417" w:rsidRDefault="00085822" w:rsidP="00F61BC5">
      <w:pPr>
        <w:rPr>
          <w:bCs/>
          <w:sz w:val="24"/>
          <w:szCs w:val="24"/>
        </w:rPr>
      </w:pPr>
    </w:p>
    <w:p w:rsidR="00085822" w:rsidRPr="00751417" w:rsidRDefault="00085822" w:rsidP="00F61BC5">
      <w:pPr>
        <w:rPr>
          <w:bCs/>
          <w:sz w:val="24"/>
          <w:szCs w:val="24"/>
        </w:rPr>
      </w:pPr>
    </w:p>
    <w:p w:rsidR="00085822" w:rsidRPr="00751417" w:rsidRDefault="00085822" w:rsidP="00F61BC5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Работник контрактной службы/контрактный</w:t>
      </w:r>
    </w:p>
    <w:p w:rsidR="00085822" w:rsidRPr="00751417" w:rsidRDefault="00085822" w:rsidP="00F61BC5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управляющий:</w:t>
      </w:r>
    </w:p>
    <w:p w:rsidR="00085822" w:rsidRPr="00751417" w:rsidRDefault="00085822" w:rsidP="00F61BC5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_______________________________________</w:t>
      </w:r>
    </w:p>
    <w:p w:rsidR="00085822" w:rsidRPr="00751417" w:rsidRDefault="00085822" w:rsidP="00F61BC5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              (должность)</w:t>
      </w:r>
    </w:p>
    <w:p w:rsidR="00085822" w:rsidRPr="00751417" w:rsidRDefault="00085822" w:rsidP="00F61BC5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_______________/______________________/</w:t>
      </w:r>
    </w:p>
    <w:p w:rsidR="00085822" w:rsidRPr="00751417" w:rsidRDefault="00085822" w:rsidP="00F61BC5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     (подпись/расшифровка подписи)</w:t>
      </w:r>
    </w:p>
    <w:p w:rsidR="00085822" w:rsidRPr="00751417" w:rsidRDefault="00085822" w:rsidP="00F61BC5">
      <w:pPr>
        <w:rPr>
          <w:bCs/>
          <w:sz w:val="24"/>
          <w:szCs w:val="24"/>
        </w:rPr>
      </w:pPr>
    </w:p>
    <w:p w:rsidR="00085822" w:rsidRPr="00751417" w:rsidRDefault="00085822" w:rsidP="00F61BC5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"__" ______________ 20__ г.</w:t>
      </w:r>
    </w:p>
    <w:p w:rsidR="00085822" w:rsidRPr="00751417" w:rsidRDefault="00085822" w:rsidP="00F61BC5">
      <w:pPr>
        <w:rPr>
          <w:bCs/>
          <w:sz w:val="24"/>
          <w:szCs w:val="24"/>
        </w:rPr>
      </w:pPr>
    </w:p>
    <w:p w:rsidR="00085822" w:rsidRPr="00751417" w:rsidRDefault="00085822" w:rsidP="00F61BC5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Ф.И.О. исполнителя/контактный телефон</w:t>
      </w:r>
    </w:p>
    <w:p w:rsidR="00085822" w:rsidRPr="00751417" w:rsidRDefault="00085822" w:rsidP="00F61BC5">
      <w:pPr>
        <w:rPr>
          <w:bCs/>
          <w:sz w:val="24"/>
          <w:szCs w:val="24"/>
        </w:rPr>
      </w:pPr>
    </w:p>
    <w:p w:rsidR="00085822" w:rsidRPr="00751417" w:rsidRDefault="00085822" w:rsidP="00F61BC5">
      <w:pPr>
        <w:rPr>
          <w:bCs/>
          <w:sz w:val="24"/>
          <w:szCs w:val="24"/>
        </w:rPr>
      </w:pPr>
    </w:p>
    <w:p w:rsidR="00085822" w:rsidRPr="00751417" w:rsidRDefault="00085822" w:rsidP="00F61BC5">
      <w:pPr>
        <w:rPr>
          <w:sz w:val="24"/>
          <w:szCs w:val="24"/>
        </w:rPr>
      </w:pPr>
      <w:r w:rsidRPr="00751417">
        <w:rPr>
          <w:sz w:val="24"/>
          <w:szCs w:val="24"/>
        </w:rPr>
        <w:t>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___________________________</w:t>
      </w:r>
      <w:r w:rsidRPr="00751417">
        <w:rPr>
          <w:sz w:val="24"/>
          <w:szCs w:val="24"/>
        </w:rPr>
        <w:tab/>
      </w:r>
    </w:p>
    <w:p w:rsidR="00085822" w:rsidRPr="00751417" w:rsidRDefault="00085822" w:rsidP="00F61BC5">
      <w:pPr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</w:t>
      </w:r>
      <w:r w:rsidRPr="00751417">
        <w:rPr>
          <w:sz w:val="24"/>
          <w:szCs w:val="24"/>
        </w:rPr>
        <w:tab/>
      </w:r>
    </w:p>
    <w:p w:rsidR="00085822" w:rsidRPr="00751417" w:rsidRDefault="00085822" w:rsidP="00F61BC5">
      <w:pPr>
        <w:rPr>
          <w:bCs/>
          <w:sz w:val="24"/>
          <w:szCs w:val="24"/>
        </w:rPr>
      </w:pPr>
    </w:p>
    <w:p w:rsidR="00085822" w:rsidRPr="00751417" w:rsidRDefault="00085822" w:rsidP="00F61BC5">
      <w:pPr>
        <w:rPr>
          <w:sz w:val="24"/>
          <w:szCs w:val="24"/>
        </w:rPr>
      </w:pPr>
    </w:p>
    <w:p w:rsidR="00085822" w:rsidRPr="00751417" w:rsidRDefault="00085822" w:rsidP="00F61BC5">
      <w:pPr>
        <w:rPr>
          <w:sz w:val="24"/>
          <w:szCs w:val="24"/>
        </w:rPr>
      </w:pPr>
    </w:p>
    <w:p w:rsidR="00085822" w:rsidRPr="00751417" w:rsidRDefault="00085822" w:rsidP="00F61BC5">
      <w:pPr>
        <w:rPr>
          <w:sz w:val="24"/>
          <w:szCs w:val="24"/>
        </w:rPr>
      </w:pPr>
    </w:p>
    <w:p w:rsidR="00085822" w:rsidRPr="00751417" w:rsidRDefault="00085822" w:rsidP="00F61BC5">
      <w:pPr>
        <w:rPr>
          <w:bCs/>
          <w:sz w:val="24"/>
          <w:szCs w:val="24"/>
        </w:rPr>
      </w:pPr>
    </w:p>
    <w:p w:rsidR="00085822" w:rsidRPr="00751417" w:rsidRDefault="00085822" w:rsidP="00F61BC5">
      <w:pPr>
        <w:rPr>
          <w:bCs/>
          <w:sz w:val="24"/>
          <w:szCs w:val="24"/>
        </w:rPr>
      </w:pPr>
    </w:p>
    <w:p w:rsidR="00085822" w:rsidRPr="00751417" w:rsidRDefault="00085822" w:rsidP="00A67672">
      <w:pPr>
        <w:jc w:val="both"/>
        <w:sectPr w:rsidR="00085822" w:rsidRPr="00751417" w:rsidSect="0030634F">
          <w:footerReference w:type="default" r:id="rId23"/>
          <w:type w:val="continuous"/>
          <w:pgSz w:w="11906" w:h="16838"/>
          <w:pgMar w:top="1134" w:right="850" w:bottom="1134" w:left="1701" w:header="708" w:footer="708" w:gutter="0"/>
          <w:pgNumType w:start="22"/>
          <w:cols w:space="708"/>
          <w:docGrid w:linePitch="360"/>
        </w:sectPr>
      </w:pPr>
      <w:r w:rsidRPr="00751417">
        <w:rPr>
          <w:bCs/>
          <w:sz w:val="24"/>
          <w:szCs w:val="24"/>
        </w:rPr>
        <w:t>В составе заявки предоставляются копии документов, использованных при определении НМЦК (документы, полученные по запросам и содержащие ценовую информацию, снимки экрана (скриншоты), содержащие изображения соответствующих страниц сайтов с указанием даты и времени их формирования и т.д. (при наличии))</w:t>
      </w:r>
      <w:r w:rsidRPr="00751417">
        <w:rPr>
          <w:bCs/>
        </w:rPr>
        <w:t xml:space="preserve">. </w:t>
      </w:r>
    </w:p>
    <w:p w:rsidR="00085822" w:rsidRPr="00751417" w:rsidRDefault="00085822" w:rsidP="00F61BC5">
      <w:pPr>
        <w:jc w:val="right"/>
        <w:rPr>
          <w:bCs/>
          <w:i/>
          <w:sz w:val="24"/>
          <w:szCs w:val="24"/>
        </w:rPr>
      </w:pPr>
      <w:r w:rsidRPr="00751417">
        <w:rPr>
          <w:bCs/>
          <w:i/>
          <w:sz w:val="24"/>
          <w:szCs w:val="24"/>
        </w:rPr>
        <w:t xml:space="preserve">Данная таблица рекомендуется в случае определения НМЦК методом сопоставимых рыночных цен (анализа рыка) </w:t>
      </w:r>
    </w:p>
    <w:p w:rsidR="00085822" w:rsidRPr="00751417" w:rsidRDefault="00085822" w:rsidP="00F61BC5">
      <w:pPr>
        <w:jc w:val="center"/>
        <w:rPr>
          <w:bCs/>
          <w:sz w:val="24"/>
          <w:szCs w:val="24"/>
        </w:rPr>
      </w:pPr>
    </w:p>
    <w:p w:rsidR="00085822" w:rsidRPr="00751417" w:rsidRDefault="00085822" w:rsidP="00F61BC5">
      <w:pPr>
        <w:jc w:val="center"/>
        <w:rPr>
          <w:bCs/>
          <w:sz w:val="24"/>
          <w:szCs w:val="24"/>
        </w:rPr>
      </w:pPr>
    </w:p>
    <w:p w:rsidR="00085822" w:rsidRPr="00751417" w:rsidRDefault="00085822" w:rsidP="00F61BC5">
      <w:pPr>
        <w:jc w:val="center"/>
        <w:rPr>
          <w:bCs/>
          <w:sz w:val="24"/>
          <w:szCs w:val="24"/>
        </w:rPr>
      </w:pPr>
    </w:p>
    <w:p w:rsidR="00085822" w:rsidRPr="00751417" w:rsidRDefault="00085822" w:rsidP="00F61BC5">
      <w:pPr>
        <w:jc w:val="center"/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Расчет НМЦК</w:t>
      </w:r>
    </w:p>
    <w:p w:rsidR="00085822" w:rsidRPr="00751417" w:rsidRDefault="00085822" w:rsidP="00F61BC5">
      <w:pPr>
        <w:jc w:val="center"/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осуществлен в соответствии с Приказом Минэкономразвития России от 02.10.2013г.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</w:p>
    <w:p w:rsidR="00085822" w:rsidRPr="00751417" w:rsidRDefault="00085822" w:rsidP="00F61BC5">
      <w:pPr>
        <w:jc w:val="center"/>
        <w:rPr>
          <w:bCs/>
          <w:sz w:val="24"/>
          <w:szCs w:val="24"/>
        </w:rPr>
      </w:pPr>
    </w:p>
    <w:tbl>
      <w:tblPr>
        <w:tblW w:w="143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420"/>
        <w:gridCol w:w="2215"/>
        <w:gridCol w:w="567"/>
        <w:gridCol w:w="993"/>
        <w:gridCol w:w="1849"/>
        <w:gridCol w:w="1984"/>
        <w:gridCol w:w="1985"/>
        <w:gridCol w:w="1474"/>
        <w:gridCol w:w="1219"/>
        <w:gridCol w:w="1655"/>
      </w:tblGrid>
      <w:tr w:rsidR="00085822" w:rsidRPr="00751417" w:rsidTr="00757C45">
        <w:trPr>
          <w:trHeight w:val="1557"/>
        </w:trPr>
        <w:tc>
          <w:tcPr>
            <w:tcW w:w="420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15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Описание объекта закупки</w:t>
            </w:r>
          </w:p>
        </w:tc>
        <w:tc>
          <w:tcPr>
            <w:tcW w:w="567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849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Коммерческое предложение</w:t>
            </w:r>
          </w:p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исх. №____  от ________ г.</w:t>
            </w:r>
          </w:p>
          <w:p w:rsidR="00085822" w:rsidRPr="00751417" w:rsidRDefault="00085822" w:rsidP="00095962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(цена за единицу работы), руб.</w:t>
            </w:r>
          </w:p>
        </w:tc>
        <w:tc>
          <w:tcPr>
            <w:tcW w:w="1984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Коммерческое предложение</w:t>
            </w:r>
          </w:p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исх. №____  от ________ г.</w:t>
            </w:r>
          </w:p>
          <w:p w:rsidR="00085822" w:rsidRPr="00751417" w:rsidRDefault="00085822" w:rsidP="00095962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(цена за единицу работы), руб.</w:t>
            </w:r>
          </w:p>
        </w:tc>
        <w:tc>
          <w:tcPr>
            <w:tcW w:w="1985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Коммерческое предложение</w:t>
            </w:r>
          </w:p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исх. №____  от ________ г.</w:t>
            </w:r>
          </w:p>
          <w:p w:rsidR="00085822" w:rsidRPr="00751417" w:rsidRDefault="00085822" w:rsidP="00095962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(цена за единицу работы), руб.</w:t>
            </w:r>
          </w:p>
        </w:tc>
        <w:tc>
          <w:tcPr>
            <w:tcW w:w="1474" w:type="dxa"/>
            <w:vAlign w:val="center"/>
          </w:tcPr>
          <w:p w:rsidR="00085822" w:rsidRPr="00751417" w:rsidRDefault="00085822" w:rsidP="00095962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Средняя арифметическая величина цены единицы работы, руб.</w:t>
            </w:r>
          </w:p>
        </w:tc>
        <w:tc>
          <w:tcPr>
            <w:tcW w:w="1219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НМЦК, руб.</w:t>
            </w:r>
          </w:p>
        </w:tc>
        <w:tc>
          <w:tcPr>
            <w:tcW w:w="1655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 xml:space="preserve">Коэффициент  вариации </w:t>
            </w:r>
            <w:r w:rsidRPr="00751417">
              <w:rPr>
                <w:sz w:val="24"/>
                <w:szCs w:val="24"/>
                <w:lang w:val="en-US"/>
              </w:rPr>
              <w:t>V</w:t>
            </w:r>
            <w:r w:rsidRPr="00751417">
              <w:rPr>
                <w:sz w:val="24"/>
                <w:szCs w:val="24"/>
              </w:rPr>
              <w:t>, %</w:t>
            </w:r>
          </w:p>
        </w:tc>
      </w:tr>
      <w:tr w:rsidR="00085822" w:rsidRPr="00751417" w:rsidTr="00757C45">
        <w:tc>
          <w:tcPr>
            <w:tcW w:w="420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1.</w:t>
            </w:r>
          </w:p>
        </w:tc>
        <w:tc>
          <w:tcPr>
            <w:tcW w:w="221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</w:tr>
      <w:tr w:rsidR="00085822" w:rsidRPr="00751417" w:rsidTr="00757C45">
        <w:tc>
          <w:tcPr>
            <w:tcW w:w="420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2.</w:t>
            </w:r>
          </w:p>
        </w:tc>
        <w:tc>
          <w:tcPr>
            <w:tcW w:w="221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</w:tr>
      <w:tr w:rsidR="00085822" w:rsidRPr="00751417" w:rsidTr="00757C45">
        <w:trPr>
          <w:trHeight w:val="70"/>
        </w:trPr>
        <w:tc>
          <w:tcPr>
            <w:tcW w:w="420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…</w:t>
            </w:r>
          </w:p>
        </w:tc>
        <w:tc>
          <w:tcPr>
            <w:tcW w:w="221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85822" w:rsidRPr="00751417" w:rsidRDefault="00085822" w:rsidP="00757C45">
            <w:pPr>
              <w:jc w:val="center"/>
              <w:rPr>
                <w:sz w:val="24"/>
                <w:szCs w:val="24"/>
              </w:rPr>
            </w:pPr>
          </w:p>
        </w:tc>
      </w:tr>
    </w:tbl>
    <w:p w:rsidR="00085822" w:rsidRPr="00751417" w:rsidRDefault="00085822" w:rsidP="00F61BC5">
      <w:pPr>
        <w:jc w:val="center"/>
        <w:rPr>
          <w:bCs/>
          <w:sz w:val="24"/>
          <w:szCs w:val="24"/>
        </w:rPr>
      </w:pPr>
    </w:p>
    <w:p w:rsidR="00085822" w:rsidRPr="00751417" w:rsidRDefault="00085822" w:rsidP="00F61BC5">
      <w:pPr>
        <w:jc w:val="center"/>
        <w:rPr>
          <w:bCs/>
          <w:sz w:val="24"/>
          <w:szCs w:val="24"/>
        </w:rPr>
      </w:pPr>
    </w:p>
    <w:p w:rsidR="00085822" w:rsidRPr="00751417" w:rsidRDefault="00085822" w:rsidP="00F61BC5">
      <w:pPr>
        <w:tabs>
          <w:tab w:val="left" w:pos="3285"/>
        </w:tabs>
        <w:jc w:val="center"/>
        <w:rPr>
          <w:sz w:val="24"/>
          <w:szCs w:val="24"/>
        </w:rPr>
      </w:pPr>
    </w:p>
    <w:p w:rsidR="00085822" w:rsidRPr="00751417" w:rsidRDefault="00085822" w:rsidP="00F61BC5">
      <w:pPr>
        <w:tabs>
          <w:tab w:val="left" w:pos="3285"/>
        </w:tabs>
        <w:jc w:val="both"/>
        <w:rPr>
          <w:sz w:val="24"/>
          <w:szCs w:val="24"/>
        </w:rPr>
      </w:pPr>
      <w:r w:rsidRPr="00751417">
        <w:rPr>
          <w:sz w:val="24"/>
          <w:szCs w:val="24"/>
        </w:rPr>
        <w:t>_____________________________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                                                                                     ____________________________</w:t>
      </w:r>
    </w:p>
    <w:p w:rsidR="00085822" w:rsidRPr="00751417" w:rsidRDefault="00085822" w:rsidP="00F61BC5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                                                                            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</w:t>
      </w:r>
    </w:p>
    <w:p w:rsidR="00085822" w:rsidRPr="00751417" w:rsidRDefault="00085822" w:rsidP="00F61BC5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85822" w:rsidRPr="00751417" w:rsidRDefault="00085822" w:rsidP="0036776C">
      <w:pPr>
        <w:rPr>
          <w:sz w:val="22"/>
          <w:szCs w:val="22"/>
        </w:rPr>
      </w:pPr>
    </w:p>
    <w:p w:rsidR="00085822" w:rsidRPr="00751417" w:rsidRDefault="00085822" w:rsidP="0036776C">
      <w:pPr>
        <w:jc w:val="both"/>
        <w:sectPr w:rsidR="00085822" w:rsidRPr="00751417" w:rsidSect="0030634F">
          <w:pgSz w:w="16838" w:h="11906" w:orient="landscape"/>
          <w:pgMar w:top="1134" w:right="850" w:bottom="1134" w:left="1701" w:header="709" w:footer="709" w:gutter="0"/>
          <w:pgNumType w:start="22"/>
          <w:cols w:space="708"/>
          <w:docGrid w:linePitch="360"/>
        </w:sectPr>
      </w:pPr>
    </w:p>
    <w:p w:rsidR="00085822" w:rsidRPr="00751417" w:rsidRDefault="00085822" w:rsidP="0036776C">
      <w:pPr>
        <w:ind w:firstLine="720"/>
        <w:jc w:val="right"/>
        <w:rPr>
          <w:i/>
          <w:sz w:val="24"/>
          <w:szCs w:val="24"/>
        </w:rPr>
      </w:pPr>
    </w:p>
    <w:p w:rsidR="00085822" w:rsidRPr="00751417" w:rsidRDefault="00085822" w:rsidP="0036776C">
      <w:pPr>
        <w:ind w:firstLine="720"/>
        <w:jc w:val="right"/>
        <w:rPr>
          <w:i/>
          <w:sz w:val="24"/>
          <w:szCs w:val="24"/>
        </w:rPr>
      </w:pPr>
      <w:r w:rsidRPr="00751417">
        <w:rPr>
          <w:i/>
          <w:sz w:val="24"/>
          <w:szCs w:val="24"/>
        </w:rPr>
        <w:t>Заказчиком может быть выбрана одна из указанных форм</w:t>
      </w:r>
    </w:p>
    <w:p w:rsidR="00085822" w:rsidRPr="00751417" w:rsidRDefault="00085822" w:rsidP="0036776C">
      <w:pPr>
        <w:ind w:firstLine="720"/>
        <w:jc w:val="right"/>
        <w:rPr>
          <w:sz w:val="24"/>
          <w:szCs w:val="24"/>
        </w:rPr>
      </w:pPr>
    </w:p>
    <w:p w:rsidR="00085822" w:rsidRPr="00751417" w:rsidRDefault="00085822" w:rsidP="0036776C">
      <w:pPr>
        <w:ind w:firstLine="720"/>
        <w:jc w:val="right"/>
        <w:rPr>
          <w:sz w:val="24"/>
          <w:szCs w:val="24"/>
        </w:rPr>
      </w:pPr>
    </w:p>
    <w:p w:rsidR="00085822" w:rsidRPr="00751417" w:rsidRDefault="00085822" w:rsidP="0036776C">
      <w:pPr>
        <w:ind w:firstLine="720"/>
        <w:jc w:val="right"/>
        <w:rPr>
          <w:sz w:val="24"/>
          <w:szCs w:val="24"/>
        </w:rPr>
      </w:pPr>
      <w:r w:rsidRPr="00751417">
        <w:rPr>
          <w:sz w:val="24"/>
          <w:szCs w:val="24"/>
        </w:rPr>
        <w:t>Форма 1</w:t>
      </w:r>
    </w:p>
    <w:p w:rsidR="00085822" w:rsidRPr="00751417" w:rsidRDefault="00085822" w:rsidP="0036776C">
      <w:pPr>
        <w:ind w:firstLine="720"/>
        <w:jc w:val="right"/>
        <w:rPr>
          <w:sz w:val="24"/>
          <w:szCs w:val="24"/>
        </w:rPr>
      </w:pPr>
    </w:p>
    <w:p w:rsidR="00085822" w:rsidRPr="00751417" w:rsidRDefault="00085822" w:rsidP="0036776C">
      <w:pPr>
        <w:ind w:firstLine="720"/>
        <w:jc w:val="both"/>
        <w:rPr>
          <w:sz w:val="24"/>
          <w:szCs w:val="24"/>
        </w:rPr>
      </w:pPr>
      <w:r w:rsidRPr="00751417">
        <w:rPr>
          <w:sz w:val="24"/>
          <w:szCs w:val="24"/>
        </w:rPr>
        <w:t>Виды работ, на которые в соответствии с требованиями действующего законодательства Российской Федерации у участника должна иметься соответствующая лицензия.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8924"/>
      </w:tblGrid>
      <w:tr w:rsidR="00085822" w:rsidRPr="00751417" w:rsidTr="00F61BC5">
        <w:tc>
          <w:tcPr>
            <w:tcW w:w="540" w:type="dxa"/>
            <w:vAlign w:val="center"/>
          </w:tcPr>
          <w:p w:rsidR="00085822" w:rsidRPr="00751417" w:rsidRDefault="00085822" w:rsidP="00F61BC5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№</w:t>
            </w:r>
          </w:p>
          <w:p w:rsidR="00085822" w:rsidRPr="00751417" w:rsidRDefault="00085822" w:rsidP="00F61BC5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п/п</w:t>
            </w:r>
          </w:p>
        </w:tc>
        <w:tc>
          <w:tcPr>
            <w:tcW w:w="8924" w:type="dxa"/>
            <w:vAlign w:val="center"/>
          </w:tcPr>
          <w:p w:rsidR="00085822" w:rsidRPr="00751417" w:rsidRDefault="00085822" w:rsidP="00F61BC5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Наименование видов работ</w:t>
            </w:r>
          </w:p>
        </w:tc>
      </w:tr>
      <w:tr w:rsidR="00085822" w:rsidRPr="00751417" w:rsidTr="00F61BC5">
        <w:tc>
          <w:tcPr>
            <w:tcW w:w="540" w:type="dxa"/>
          </w:tcPr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</w:p>
        </w:tc>
      </w:tr>
      <w:tr w:rsidR="00085822" w:rsidRPr="00751417" w:rsidTr="00F61BC5">
        <w:tc>
          <w:tcPr>
            <w:tcW w:w="540" w:type="dxa"/>
          </w:tcPr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</w:p>
        </w:tc>
      </w:tr>
      <w:tr w:rsidR="00085822" w:rsidRPr="00751417" w:rsidTr="00F61BC5">
        <w:tc>
          <w:tcPr>
            <w:tcW w:w="540" w:type="dxa"/>
          </w:tcPr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</w:p>
        </w:tc>
      </w:tr>
    </w:tbl>
    <w:p w:rsidR="00085822" w:rsidRPr="00751417" w:rsidRDefault="00085822" w:rsidP="0036776C">
      <w:pPr>
        <w:jc w:val="both"/>
        <w:rPr>
          <w:sz w:val="24"/>
          <w:szCs w:val="24"/>
        </w:rPr>
      </w:pPr>
    </w:p>
    <w:p w:rsidR="00085822" w:rsidRPr="00751417" w:rsidRDefault="00085822" w:rsidP="0036776C">
      <w:pPr>
        <w:rPr>
          <w:sz w:val="24"/>
          <w:szCs w:val="24"/>
        </w:rPr>
      </w:pPr>
      <w:r w:rsidRPr="00751417">
        <w:rPr>
          <w:sz w:val="24"/>
          <w:szCs w:val="24"/>
        </w:rPr>
        <w:t>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___________________________</w:t>
      </w:r>
      <w:r w:rsidRPr="00751417">
        <w:rPr>
          <w:sz w:val="24"/>
          <w:szCs w:val="24"/>
        </w:rPr>
        <w:tab/>
      </w:r>
    </w:p>
    <w:p w:rsidR="00085822" w:rsidRPr="00751417" w:rsidRDefault="00085822" w:rsidP="0036776C">
      <w:pPr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</w:t>
      </w:r>
      <w:r w:rsidRPr="00751417">
        <w:rPr>
          <w:sz w:val="24"/>
          <w:szCs w:val="24"/>
        </w:rPr>
        <w:tab/>
      </w:r>
    </w:p>
    <w:p w:rsidR="00085822" w:rsidRPr="00751417" w:rsidRDefault="00085822" w:rsidP="0036776C">
      <w:pPr>
        <w:jc w:val="both"/>
        <w:rPr>
          <w:sz w:val="24"/>
          <w:szCs w:val="24"/>
          <w:u w:val="single"/>
        </w:rPr>
      </w:pPr>
    </w:p>
    <w:p w:rsidR="00085822" w:rsidRPr="00751417" w:rsidRDefault="00085822" w:rsidP="0036776C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6776C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6776C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6776C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6776C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6776C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6776C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6776C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6776C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6776C">
      <w:pPr>
        <w:ind w:firstLine="708"/>
        <w:jc w:val="right"/>
        <w:rPr>
          <w:sz w:val="24"/>
          <w:szCs w:val="24"/>
        </w:rPr>
      </w:pPr>
      <w:r w:rsidRPr="00751417">
        <w:rPr>
          <w:sz w:val="24"/>
          <w:szCs w:val="24"/>
        </w:rPr>
        <w:t>Форма 2</w:t>
      </w:r>
    </w:p>
    <w:p w:rsidR="00085822" w:rsidRPr="00751417" w:rsidRDefault="00085822" w:rsidP="0036776C">
      <w:pPr>
        <w:jc w:val="both"/>
        <w:rPr>
          <w:sz w:val="24"/>
          <w:szCs w:val="24"/>
        </w:rPr>
      </w:pPr>
      <w:r w:rsidRPr="00751417">
        <w:rPr>
          <w:sz w:val="24"/>
          <w:szCs w:val="24"/>
        </w:rPr>
        <w:t>Подтверждение заказчика о том, что на выполнение работ, являющихся объектом закупки, членство участника закупки в СРО и наличие других лицензий не требуется.</w:t>
      </w:r>
    </w:p>
    <w:p w:rsidR="00085822" w:rsidRPr="00751417" w:rsidRDefault="00085822" w:rsidP="0036776C">
      <w:pPr>
        <w:jc w:val="right"/>
        <w:rPr>
          <w:sz w:val="24"/>
          <w:szCs w:val="24"/>
        </w:rPr>
      </w:pPr>
    </w:p>
    <w:p w:rsidR="00085822" w:rsidRPr="00751417" w:rsidRDefault="00085822" w:rsidP="0036776C">
      <w:pPr>
        <w:jc w:val="both"/>
        <w:rPr>
          <w:sz w:val="24"/>
          <w:szCs w:val="24"/>
        </w:rPr>
      </w:pPr>
      <w:r w:rsidRPr="00751417">
        <w:rPr>
          <w:sz w:val="24"/>
          <w:szCs w:val="24"/>
        </w:rPr>
        <w:t>Настоящим подтверждаю, что на выполнение работ ________________________________</w:t>
      </w:r>
    </w:p>
    <w:p w:rsidR="00085822" w:rsidRPr="00751417" w:rsidRDefault="00085822" w:rsidP="0036776C">
      <w:pPr>
        <w:jc w:val="both"/>
        <w:rPr>
          <w:sz w:val="24"/>
          <w:szCs w:val="24"/>
        </w:rPr>
      </w:pPr>
      <w:r w:rsidRPr="00751417">
        <w:rPr>
          <w:sz w:val="24"/>
          <w:szCs w:val="24"/>
        </w:rPr>
        <w:t xml:space="preserve">                                                                                                           (указать объект закупки)</w:t>
      </w:r>
    </w:p>
    <w:p w:rsidR="00085822" w:rsidRPr="00751417" w:rsidRDefault="00085822" w:rsidP="0036776C">
      <w:pPr>
        <w:jc w:val="both"/>
        <w:rPr>
          <w:sz w:val="24"/>
          <w:szCs w:val="24"/>
        </w:rPr>
      </w:pPr>
      <w:r w:rsidRPr="00751417">
        <w:rPr>
          <w:sz w:val="24"/>
          <w:szCs w:val="24"/>
        </w:rPr>
        <w:t xml:space="preserve">не требуется наличие документа(ов) (выписки из реестра членов СРО, лицензии и др.), подтверждающих соответствие участника требованиям, установленным пунктом 1 </w:t>
      </w:r>
      <w:hyperlink r:id="rId24" w:history="1">
        <w:r w:rsidRPr="00751417">
          <w:rPr>
            <w:sz w:val="24"/>
            <w:szCs w:val="24"/>
          </w:rPr>
          <w:t xml:space="preserve">части </w:t>
        </w:r>
      </w:hyperlink>
      <w:r w:rsidRPr="00751417">
        <w:rPr>
          <w:sz w:val="24"/>
          <w:szCs w:val="24"/>
        </w:rPr>
        <w:t xml:space="preserve">1 </w:t>
      </w:r>
      <w:hyperlink r:id="rId25" w:history="1">
        <w:r w:rsidRPr="00751417">
          <w:rPr>
            <w:sz w:val="24"/>
            <w:szCs w:val="24"/>
          </w:rPr>
          <w:t>статьи</w:t>
        </w:r>
      </w:hyperlink>
      <w:r w:rsidRPr="00751417">
        <w:rPr>
          <w:sz w:val="24"/>
          <w:szCs w:val="24"/>
        </w:rPr>
        <w:t xml:space="preserve"> 31 Федерального закона от 05.04.2013 № 44-ФЗ. </w:t>
      </w:r>
    </w:p>
    <w:p w:rsidR="00085822" w:rsidRPr="00751417" w:rsidRDefault="00085822" w:rsidP="0036776C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6776C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6776C">
      <w:pPr>
        <w:rPr>
          <w:sz w:val="24"/>
          <w:szCs w:val="24"/>
        </w:rPr>
      </w:pPr>
      <w:r w:rsidRPr="00751417">
        <w:rPr>
          <w:sz w:val="24"/>
          <w:szCs w:val="24"/>
        </w:rPr>
        <w:tab/>
      </w:r>
    </w:p>
    <w:p w:rsidR="00085822" w:rsidRPr="00751417" w:rsidRDefault="00085822" w:rsidP="0036776C">
      <w:pPr>
        <w:rPr>
          <w:sz w:val="24"/>
          <w:szCs w:val="24"/>
        </w:rPr>
      </w:pPr>
      <w:r w:rsidRPr="00751417">
        <w:rPr>
          <w:sz w:val="24"/>
          <w:szCs w:val="24"/>
        </w:rPr>
        <w:t>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___________________________</w:t>
      </w:r>
      <w:r w:rsidRPr="00751417">
        <w:rPr>
          <w:sz w:val="24"/>
          <w:szCs w:val="24"/>
        </w:rPr>
        <w:tab/>
      </w:r>
    </w:p>
    <w:p w:rsidR="00085822" w:rsidRPr="00751417" w:rsidRDefault="00085822" w:rsidP="0036776C">
      <w:pPr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</w:t>
      </w:r>
      <w:r w:rsidRPr="00751417">
        <w:rPr>
          <w:sz w:val="24"/>
          <w:szCs w:val="24"/>
        </w:rPr>
        <w:tab/>
      </w:r>
    </w:p>
    <w:p w:rsidR="00085822" w:rsidRPr="00751417" w:rsidRDefault="00085822" w:rsidP="0036776C">
      <w:pPr>
        <w:jc w:val="both"/>
        <w:rPr>
          <w:sz w:val="24"/>
          <w:szCs w:val="24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085822" w:rsidRPr="00751417" w:rsidRDefault="00085822" w:rsidP="00F61BC5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751417">
        <w:rPr>
          <w:b/>
          <w:bCs/>
          <w:color w:val="000000"/>
          <w:sz w:val="24"/>
          <w:szCs w:val="28"/>
        </w:rPr>
        <w:t xml:space="preserve">Рекомендуемые (примерные) бланки (формы) для заполнения приложений </w:t>
      </w:r>
    </w:p>
    <w:p w:rsidR="00085822" w:rsidRPr="00751417" w:rsidRDefault="00085822" w:rsidP="00F61BC5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  <w:r w:rsidRPr="00751417">
        <w:rPr>
          <w:b/>
          <w:bCs/>
          <w:color w:val="000000"/>
          <w:sz w:val="24"/>
          <w:szCs w:val="28"/>
        </w:rPr>
        <w:t xml:space="preserve">при оформлении заявки на оказание услуг </w:t>
      </w: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085822" w:rsidRPr="00751417" w:rsidRDefault="00085822" w:rsidP="00B6233F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085822" w:rsidRPr="00751417" w:rsidRDefault="00085822" w:rsidP="0030634F">
      <w:pPr>
        <w:jc w:val="center"/>
        <w:rPr>
          <w:sz w:val="24"/>
          <w:szCs w:val="24"/>
        </w:rPr>
      </w:pPr>
      <w:r w:rsidRPr="00751417">
        <w:rPr>
          <w:sz w:val="24"/>
          <w:szCs w:val="24"/>
        </w:rPr>
        <w:t xml:space="preserve">Описание объекта закупки </w:t>
      </w:r>
    </w:p>
    <w:p w:rsidR="00085822" w:rsidRPr="00751417" w:rsidRDefault="00085822" w:rsidP="0030634F">
      <w:pPr>
        <w:jc w:val="center"/>
        <w:rPr>
          <w:sz w:val="24"/>
          <w:szCs w:val="24"/>
        </w:rPr>
      </w:pPr>
    </w:p>
    <w:p w:rsidR="00085822" w:rsidRPr="00751417" w:rsidRDefault="00085822" w:rsidP="0030634F">
      <w:pPr>
        <w:rPr>
          <w:sz w:val="24"/>
          <w:szCs w:val="24"/>
        </w:rPr>
      </w:pPr>
      <w:r w:rsidRPr="00751417">
        <w:rPr>
          <w:sz w:val="24"/>
          <w:szCs w:val="24"/>
        </w:rPr>
        <w:t>Код по (ОКПД2) ОК 034-2014____________________________________________________</w:t>
      </w:r>
    </w:p>
    <w:p w:rsidR="00085822" w:rsidRPr="00751417" w:rsidRDefault="00085822" w:rsidP="0030634F">
      <w:pPr>
        <w:rPr>
          <w:sz w:val="24"/>
          <w:szCs w:val="24"/>
        </w:rPr>
      </w:pPr>
      <w:r w:rsidRPr="00751417">
        <w:rPr>
          <w:sz w:val="24"/>
          <w:szCs w:val="24"/>
        </w:rPr>
        <w:t>Комплекс услуг оказывается  в соответствии с заданием на оказание услуг в составе:_______________________________________________________________________</w:t>
      </w:r>
    </w:p>
    <w:p w:rsidR="00085822" w:rsidRPr="00751417" w:rsidRDefault="00085822" w:rsidP="0030634F">
      <w:pPr>
        <w:jc w:val="center"/>
        <w:rPr>
          <w:sz w:val="24"/>
          <w:szCs w:val="24"/>
        </w:rPr>
      </w:pPr>
    </w:p>
    <w:p w:rsidR="00085822" w:rsidRPr="00751417" w:rsidRDefault="00085822" w:rsidP="0030634F">
      <w:pPr>
        <w:jc w:val="center"/>
        <w:rPr>
          <w:sz w:val="24"/>
          <w:szCs w:val="24"/>
        </w:rPr>
      </w:pPr>
      <w:r w:rsidRPr="00751417">
        <w:rPr>
          <w:sz w:val="24"/>
          <w:szCs w:val="24"/>
        </w:rPr>
        <w:t xml:space="preserve">Описание материалов и оборудования, </w:t>
      </w:r>
    </w:p>
    <w:p w:rsidR="00085822" w:rsidRPr="00751417" w:rsidRDefault="00085822" w:rsidP="0030634F">
      <w:pPr>
        <w:jc w:val="center"/>
        <w:rPr>
          <w:sz w:val="24"/>
          <w:szCs w:val="24"/>
        </w:rPr>
      </w:pPr>
      <w:r w:rsidRPr="00751417">
        <w:rPr>
          <w:sz w:val="24"/>
          <w:szCs w:val="24"/>
        </w:rPr>
        <w:t>предполагаемых к использованию при оказании услуг</w:t>
      </w:r>
    </w:p>
    <w:p w:rsidR="00085822" w:rsidRPr="00751417" w:rsidRDefault="00085822" w:rsidP="0030634F">
      <w:pPr>
        <w:jc w:val="center"/>
        <w:rPr>
          <w:sz w:val="24"/>
          <w:szCs w:val="2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012"/>
        <w:gridCol w:w="4367"/>
        <w:gridCol w:w="992"/>
        <w:gridCol w:w="1559"/>
      </w:tblGrid>
      <w:tr w:rsidR="00085822" w:rsidRPr="00751417" w:rsidTr="000D494D">
        <w:trPr>
          <w:trHeight w:val="1667"/>
        </w:trPr>
        <w:tc>
          <w:tcPr>
            <w:tcW w:w="567" w:type="dxa"/>
            <w:vAlign w:val="center"/>
          </w:tcPr>
          <w:p w:rsidR="00085822" w:rsidRPr="00751417" w:rsidRDefault="00085822" w:rsidP="000D494D">
            <w:pPr>
              <w:jc w:val="center"/>
              <w:rPr>
                <w:b/>
                <w:sz w:val="22"/>
                <w:szCs w:val="22"/>
              </w:rPr>
            </w:pPr>
            <w:r w:rsidRPr="0075141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12" w:type="dxa"/>
            <w:vAlign w:val="center"/>
          </w:tcPr>
          <w:p w:rsidR="00085822" w:rsidRPr="00751417" w:rsidRDefault="00085822" w:rsidP="000D494D">
            <w:pPr>
              <w:jc w:val="center"/>
              <w:rPr>
                <w:b/>
                <w:sz w:val="22"/>
                <w:szCs w:val="22"/>
              </w:rPr>
            </w:pPr>
            <w:r w:rsidRPr="00751417">
              <w:rPr>
                <w:b/>
                <w:sz w:val="22"/>
                <w:szCs w:val="22"/>
              </w:rPr>
              <w:t>Наименование материалов и оборудования</w:t>
            </w:r>
          </w:p>
        </w:tc>
        <w:tc>
          <w:tcPr>
            <w:tcW w:w="4367" w:type="dxa"/>
            <w:vAlign w:val="center"/>
          </w:tcPr>
          <w:p w:rsidR="00085822" w:rsidRPr="00751417" w:rsidRDefault="00085822" w:rsidP="000D494D">
            <w:pPr>
              <w:jc w:val="center"/>
              <w:rPr>
                <w:b/>
                <w:sz w:val="22"/>
                <w:szCs w:val="22"/>
              </w:rPr>
            </w:pPr>
            <w:r w:rsidRPr="00751417">
              <w:rPr>
                <w:b/>
                <w:sz w:val="22"/>
                <w:szCs w:val="22"/>
              </w:rPr>
              <w:t>Описание материалов и оборудования (функциональные, технические, качественные характеристики, эксплуатационные характеристики (при необходимости)), значения показателей, связанных с определением соответствия товара, предполагаемого к использованию при оказании услуг потребностям заказчика</w:t>
            </w:r>
          </w:p>
        </w:tc>
        <w:tc>
          <w:tcPr>
            <w:tcW w:w="992" w:type="dxa"/>
            <w:vAlign w:val="center"/>
          </w:tcPr>
          <w:p w:rsidR="00085822" w:rsidRPr="00751417" w:rsidRDefault="00085822" w:rsidP="000D494D">
            <w:pPr>
              <w:jc w:val="center"/>
              <w:rPr>
                <w:b/>
                <w:sz w:val="22"/>
                <w:szCs w:val="22"/>
              </w:rPr>
            </w:pPr>
            <w:r w:rsidRPr="00751417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085822" w:rsidRPr="00751417" w:rsidRDefault="00085822" w:rsidP="000D494D">
            <w:pPr>
              <w:jc w:val="center"/>
              <w:rPr>
                <w:b/>
                <w:sz w:val="22"/>
                <w:szCs w:val="22"/>
              </w:rPr>
            </w:pPr>
            <w:r w:rsidRPr="00751417">
              <w:rPr>
                <w:b/>
                <w:sz w:val="22"/>
                <w:szCs w:val="22"/>
              </w:rPr>
              <w:t>Кол-во (объем)</w:t>
            </w:r>
          </w:p>
        </w:tc>
      </w:tr>
      <w:tr w:rsidR="00085822" w:rsidRPr="00751417" w:rsidTr="000D494D">
        <w:tc>
          <w:tcPr>
            <w:tcW w:w="567" w:type="dxa"/>
            <w:vMerge w:val="restart"/>
            <w:vAlign w:val="center"/>
          </w:tcPr>
          <w:p w:rsidR="00085822" w:rsidRPr="00751417" w:rsidRDefault="00085822" w:rsidP="000D494D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751417">
              <w:rPr>
                <w:sz w:val="22"/>
                <w:szCs w:val="22"/>
              </w:rPr>
              <w:t>1</w:t>
            </w:r>
          </w:p>
        </w:tc>
        <w:tc>
          <w:tcPr>
            <w:tcW w:w="2012" w:type="dxa"/>
            <w:vMerge w:val="restart"/>
            <w:vAlign w:val="center"/>
          </w:tcPr>
          <w:p w:rsidR="00085822" w:rsidRPr="00751417" w:rsidRDefault="00085822" w:rsidP="000D494D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085822" w:rsidRPr="00751417" w:rsidRDefault="00085822" w:rsidP="000D494D">
            <w:pPr>
              <w:spacing w:line="100" w:lineRule="atLeast"/>
              <w:rPr>
                <w:sz w:val="22"/>
                <w:szCs w:val="22"/>
              </w:rPr>
            </w:pPr>
            <w:r w:rsidRPr="00751417">
              <w:rPr>
                <w:i/>
                <w:sz w:val="22"/>
                <w:szCs w:val="22"/>
              </w:rPr>
              <w:t>Значения показателей, которые не могут изменяться:</w:t>
            </w:r>
            <w:r w:rsidRPr="00751417">
              <w:rPr>
                <w:sz w:val="22"/>
                <w:szCs w:val="22"/>
              </w:rPr>
              <w:t xml:space="preserve"> ______________</w:t>
            </w:r>
          </w:p>
          <w:p w:rsidR="00085822" w:rsidRPr="00751417" w:rsidRDefault="00085822" w:rsidP="000D494D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85822" w:rsidRPr="00751417" w:rsidRDefault="00085822" w:rsidP="000D494D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85822" w:rsidRPr="00751417" w:rsidRDefault="00085822" w:rsidP="000D494D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085822" w:rsidRPr="00751417" w:rsidTr="000D494D">
        <w:tc>
          <w:tcPr>
            <w:tcW w:w="567" w:type="dxa"/>
            <w:vMerge/>
            <w:vAlign w:val="center"/>
          </w:tcPr>
          <w:p w:rsidR="00085822" w:rsidRPr="00751417" w:rsidRDefault="00085822" w:rsidP="000D494D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012" w:type="dxa"/>
            <w:vMerge/>
            <w:vAlign w:val="center"/>
          </w:tcPr>
          <w:p w:rsidR="00085822" w:rsidRPr="00751417" w:rsidRDefault="00085822" w:rsidP="000D494D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085822" w:rsidRPr="00751417" w:rsidRDefault="00085822" w:rsidP="000D494D">
            <w:pPr>
              <w:spacing w:line="100" w:lineRule="atLeast"/>
              <w:rPr>
                <w:sz w:val="22"/>
                <w:szCs w:val="22"/>
              </w:rPr>
            </w:pPr>
            <w:r w:rsidRPr="00751417">
              <w:rPr>
                <w:i/>
                <w:sz w:val="22"/>
                <w:szCs w:val="22"/>
              </w:rPr>
              <w:t>Максимальные и (или) минимальные значения показателей:_____________</w:t>
            </w:r>
          </w:p>
          <w:p w:rsidR="00085822" w:rsidRPr="00751417" w:rsidRDefault="00085822" w:rsidP="000D494D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085822" w:rsidRPr="00751417" w:rsidRDefault="00085822" w:rsidP="000D494D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85822" w:rsidRPr="00751417" w:rsidRDefault="00085822" w:rsidP="000D494D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085822" w:rsidRPr="00751417" w:rsidTr="000D494D">
        <w:tc>
          <w:tcPr>
            <w:tcW w:w="567" w:type="dxa"/>
            <w:vAlign w:val="center"/>
          </w:tcPr>
          <w:p w:rsidR="00085822" w:rsidRPr="00751417" w:rsidRDefault="00085822" w:rsidP="000D494D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751417">
              <w:rPr>
                <w:sz w:val="22"/>
                <w:szCs w:val="22"/>
              </w:rPr>
              <w:t>2</w:t>
            </w:r>
          </w:p>
        </w:tc>
        <w:tc>
          <w:tcPr>
            <w:tcW w:w="2012" w:type="dxa"/>
            <w:vAlign w:val="center"/>
          </w:tcPr>
          <w:p w:rsidR="00085822" w:rsidRPr="00751417" w:rsidRDefault="00085822" w:rsidP="000D494D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085822" w:rsidRPr="00751417" w:rsidRDefault="00085822" w:rsidP="000D494D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85822" w:rsidRPr="00751417" w:rsidRDefault="00085822" w:rsidP="000D494D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85822" w:rsidRPr="00751417" w:rsidRDefault="00085822" w:rsidP="000D494D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085822" w:rsidRPr="00751417" w:rsidTr="000D494D">
        <w:tc>
          <w:tcPr>
            <w:tcW w:w="567" w:type="dxa"/>
            <w:vAlign w:val="center"/>
          </w:tcPr>
          <w:p w:rsidR="00085822" w:rsidRPr="00751417" w:rsidRDefault="00085822" w:rsidP="000D494D">
            <w:pPr>
              <w:jc w:val="center"/>
              <w:rPr>
                <w:b/>
                <w:sz w:val="22"/>
                <w:szCs w:val="22"/>
              </w:rPr>
            </w:pPr>
            <w:r w:rsidRPr="00751417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2012" w:type="dxa"/>
            <w:vAlign w:val="center"/>
          </w:tcPr>
          <w:p w:rsidR="00085822" w:rsidRPr="00751417" w:rsidRDefault="00085822" w:rsidP="000D49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085822" w:rsidRPr="00751417" w:rsidRDefault="00085822" w:rsidP="000D49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85822" w:rsidRPr="00751417" w:rsidRDefault="00085822" w:rsidP="000D49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85822" w:rsidRPr="00751417" w:rsidRDefault="00085822" w:rsidP="000D494D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85822" w:rsidRPr="00751417" w:rsidRDefault="00085822" w:rsidP="0030634F">
      <w:pPr>
        <w:jc w:val="both"/>
        <w:rPr>
          <w:sz w:val="24"/>
          <w:szCs w:val="24"/>
        </w:rPr>
      </w:pPr>
    </w:p>
    <w:p w:rsidR="00085822" w:rsidRPr="00751417" w:rsidRDefault="00085822" w:rsidP="0030634F">
      <w:pPr>
        <w:jc w:val="both"/>
        <w:rPr>
          <w:sz w:val="24"/>
          <w:szCs w:val="24"/>
        </w:rPr>
      </w:pPr>
      <w:r w:rsidRPr="00751417">
        <w:rPr>
          <w:sz w:val="24"/>
          <w:szCs w:val="24"/>
        </w:rPr>
        <w:t>Примечание:</w:t>
      </w:r>
    </w:p>
    <w:p w:rsidR="00085822" w:rsidRPr="00751417" w:rsidRDefault="00085822" w:rsidP="0030634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1417">
        <w:rPr>
          <w:sz w:val="24"/>
          <w:szCs w:val="24"/>
        </w:rPr>
        <w:t xml:space="preserve">При составлении описания объекта закупки заказчики должны использовать показатели, требования, условные обозначения и терминологию, касающиеся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</w:t>
      </w:r>
    </w:p>
    <w:p w:rsidR="00085822" w:rsidRPr="00751417" w:rsidRDefault="00085822" w:rsidP="0030634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1417">
        <w:rPr>
          <w:sz w:val="24"/>
          <w:szCs w:val="24"/>
        </w:rPr>
        <w:t>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заявке должно содержаться обоснование необходимости использования других показателей, требований, условных обозначений и терминологии.</w:t>
      </w:r>
    </w:p>
    <w:p w:rsidR="00085822" w:rsidRPr="00751417" w:rsidRDefault="00085822" w:rsidP="0030634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85822" w:rsidRPr="00751417" w:rsidRDefault="00085822" w:rsidP="0030634F">
      <w:pPr>
        <w:rPr>
          <w:sz w:val="24"/>
          <w:szCs w:val="24"/>
        </w:rPr>
      </w:pPr>
      <w:r w:rsidRPr="00751417">
        <w:rPr>
          <w:sz w:val="24"/>
          <w:szCs w:val="24"/>
        </w:rPr>
        <w:t>________________________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     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</w:r>
    </w:p>
    <w:p w:rsidR="00085822" w:rsidRPr="00751417" w:rsidRDefault="00085822" w:rsidP="0030634F">
      <w:pPr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 </w:t>
      </w:r>
    </w:p>
    <w:p w:rsidR="00085822" w:rsidRPr="00751417" w:rsidRDefault="00085822" w:rsidP="0030634F">
      <w:pPr>
        <w:jc w:val="right"/>
      </w:pPr>
      <w:r w:rsidRPr="00751417">
        <w:br w:type="page"/>
      </w:r>
    </w:p>
    <w:p w:rsidR="00085822" w:rsidRPr="00751417" w:rsidRDefault="00085822" w:rsidP="0030634F">
      <w:pPr>
        <w:jc w:val="center"/>
        <w:rPr>
          <w:sz w:val="24"/>
          <w:szCs w:val="24"/>
        </w:rPr>
      </w:pPr>
      <w:r w:rsidRPr="00751417">
        <w:rPr>
          <w:sz w:val="24"/>
          <w:szCs w:val="24"/>
        </w:rPr>
        <w:t>Информация для включения в документацию о закупке</w:t>
      </w:r>
    </w:p>
    <w:p w:rsidR="00085822" w:rsidRPr="00751417" w:rsidRDefault="00085822" w:rsidP="0030634F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245"/>
        <w:gridCol w:w="4111"/>
      </w:tblGrid>
      <w:tr w:rsidR="00085822" w:rsidRPr="00751417" w:rsidTr="0030634F">
        <w:tc>
          <w:tcPr>
            <w:tcW w:w="675" w:type="dxa"/>
            <w:vAlign w:val="center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Содержание необходимой информации</w:t>
            </w:r>
          </w:p>
        </w:tc>
        <w:tc>
          <w:tcPr>
            <w:tcW w:w="4111" w:type="dxa"/>
            <w:vAlign w:val="center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Информация от заказчика для включения в документацию о закупке</w:t>
            </w:r>
          </w:p>
        </w:tc>
      </w:tr>
      <w:tr w:rsidR="00085822" w:rsidRPr="00751417" w:rsidTr="0030634F">
        <w:tc>
          <w:tcPr>
            <w:tcW w:w="675" w:type="dxa"/>
            <w:vAlign w:val="center"/>
          </w:tcPr>
          <w:p w:rsidR="00085822" w:rsidRPr="00751417" w:rsidRDefault="00085822" w:rsidP="0030634F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Место оказания услуги</w:t>
            </w:r>
          </w:p>
        </w:tc>
        <w:tc>
          <w:tcPr>
            <w:tcW w:w="4111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30634F">
        <w:tc>
          <w:tcPr>
            <w:tcW w:w="675" w:type="dxa"/>
            <w:vAlign w:val="center"/>
          </w:tcPr>
          <w:p w:rsidR="00085822" w:rsidRPr="00751417" w:rsidRDefault="00085822" w:rsidP="0030634F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График оказания услуг</w:t>
            </w:r>
          </w:p>
        </w:tc>
        <w:tc>
          <w:tcPr>
            <w:tcW w:w="4111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30634F">
        <w:trPr>
          <w:trHeight w:val="1120"/>
        </w:trPr>
        <w:tc>
          <w:tcPr>
            <w:tcW w:w="675" w:type="dxa"/>
            <w:vAlign w:val="center"/>
          </w:tcPr>
          <w:p w:rsidR="00085822" w:rsidRPr="00751417" w:rsidRDefault="00085822" w:rsidP="0030634F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077E3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Требования к гарантийному сроку услуги и (или) объему предоставления гарантий её качества (устанавливаются заказчиком при необходимости)</w:t>
            </w:r>
          </w:p>
        </w:tc>
        <w:tc>
          <w:tcPr>
            <w:tcW w:w="4111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30634F">
        <w:trPr>
          <w:trHeight w:val="2899"/>
        </w:trPr>
        <w:tc>
          <w:tcPr>
            <w:tcW w:w="675" w:type="dxa"/>
            <w:vAlign w:val="center"/>
          </w:tcPr>
          <w:p w:rsidR="00085822" w:rsidRPr="00751417" w:rsidRDefault="00085822" w:rsidP="0030634F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Перечень документов, подтверждающих соответствие услуги, требованиям, установленным в соответствии с законодательством Российской Федерации, в случае, если в соответствии с законодательством Российской Федерации установлены требования к услуге и представление указанных документов необходимо предусмотреть в документации о закупке</w:t>
            </w:r>
          </w:p>
        </w:tc>
        <w:tc>
          <w:tcPr>
            <w:tcW w:w="4111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30634F">
        <w:trPr>
          <w:trHeight w:val="1676"/>
        </w:trPr>
        <w:tc>
          <w:tcPr>
            <w:tcW w:w="675" w:type="dxa"/>
            <w:vAlign w:val="center"/>
          </w:tcPr>
          <w:p w:rsidR="00085822" w:rsidRPr="00751417" w:rsidRDefault="00085822" w:rsidP="0030634F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Условия, запреты и ограничения допуска услуг, оказываемых иностранными лицами</w:t>
            </w:r>
          </w:p>
        </w:tc>
        <w:tc>
          <w:tcPr>
            <w:tcW w:w="4111" w:type="dxa"/>
          </w:tcPr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1.____________________________</w:t>
            </w:r>
          </w:p>
          <w:p w:rsidR="00085822" w:rsidRPr="00751417" w:rsidRDefault="00085822" w:rsidP="004C08E9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(указать ПРИМЕНЯЮТСЯ /НЕ ПРИМЕНЯЮТСЯ)</w:t>
            </w:r>
          </w:p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2.____________________________</w:t>
            </w:r>
          </w:p>
          <w:p w:rsidR="00085822" w:rsidRPr="00751417" w:rsidRDefault="00085822" w:rsidP="0030634F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 xml:space="preserve">(реквизиты нормативно-правового акта Правительства РФ, устанавливающего условия, запреты и ограничения) </w:t>
            </w:r>
          </w:p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30634F">
        <w:trPr>
          <w:trHeight w:val="563"/>
        </w:trPr>
        <w:tc>
          <w:tcPr>
            <w:tcW w:w="675" w:type="dxa"/>
            <w:vAlign w:val="center"/>
          </w:tcPr>
          <w:p w:rsidR="00085822" w:rsidRPr="00751417" w:rsidRDefault="00085822" w:rsidP="0030634F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 xml:space="preserve">Перечень документов, подтверждающих соответствие участника и (или) предлагаемых им услуг, условиям, запретам и ограничениям, установленным заказчиком в соответствии со </w:t>
            </w:r>
            <w:hyperlink r:id="rId26" w:history="1">
              <w:r w:rsidRPr="00751417">
                <w:rPr>
                  <w:color w:val="0000FF"/>
                  <w:sz w:val="24"/>
                  <w:szCs w:val="24"/>
                </w:rPr>
                <w:t>статьей 14</w:t>
              </w:r>
            </w:hyperlink>
            <w:r w:rsidRPr="00751417">
              <w:rPr>
                <w:sz w:val="24"/>
                <w:szCs w:val="24"/>
              </w:rPr>
              <w:t xml:space="preserve"> Федерального закона от 05.04.2013 № 44-ФЗ</w:t>
            </w:r>
          </w:p>
        </w:tc>
        <w:tc>
          <w:tcPr>
            <w:tcW w:w="4111" w:type="dxa"/>
          </w:tcPr>
          <w:p w:rsidR="00085822" w:rsidRPr="00751417" w:rsidRDefault="00085822" w:rsidP="0030634F">
            <w:pPr>
              <w:jc w:val="center"/>
              <w:rPr>
                <w:sz w:val="24"/>
                <w:szCs w:val="24"/>
              </w:rPr>
            </w:pPr>
          </w:p>
        </w:tc>
      </w:tr>
      <w:tr w:rsidR="00085822" w:rsidRPr="00751417" w:rsidTr="0030634F">
        <w:tc>
          <w:tcPr>
            <w:tcW w:w="675" w:type="dxa"/>
            <w:vAlign w:val="center"/>
          </w:tcPr>
          <w:p w:rsidR="00085822" w:rsidRPr="00751417" w:rsidRDefault="00085822" w:rsidP="0030634F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 xml:space="preserve">Дополнительные требования к участникам и исчерпывающий перечень документов, которые должны быть представлены участниками в соответствии с </w:t>
            </w:r>
            <w:hyperlink r:id="rId27" w:history="1">
              <w:r w:rsidRPr="00751417">
                <w:rPr>
                  <w:color w:val="0000FF"/>
                  <w:sz w:val="24"/>
                  <w:szCs w:val="24"/>
                </w:rPr>
                <w:t>частью 2 статьи 31</w:t>
              </w:r>
            </w:hyperlink>
            <w:r w:rsidRPr="00751417">
              <w:rPr>
                <w:sz w:val="24"/>
                <w:szCs w:val="24"/>
              </w:rPr>
              <w:t xml:space="preserve">  Федерального закона  от 05.04.2013 №44-ФЗ</w:t>
            </w:r>
          </w:p>
          <w:p w:rsidR="00085822" w:rsidRPr="00751417" w:rsidRDefault="00085822" w:rsidP="0030634F">
            <w:pPr>
              <w:rPr>
                <w:i/>
                <w:sz w:val="24"/>
                <w:szCs w:val="24"/>
              </w:rPr>
            </w:pPr>
            <w:r w:rsidRPr="00751417">
              <w:rPr>
                <w:i/>
                <w:sz w:val="24"/>
                <w:szCs w:val="24"/>
              </w:rPr>
              <w:t>(Устанавливаются только в случаях, определенных Правительством РФ)</w:t>
            </w:r>
          </w:p>
        </w:tc>
        <w:tc>
          <w:tcPr>
            <w:tcW w:w="4111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85822" w:rsidRPr="00751417" w:rsidTr="0030634F">
        <w:tc>
          <w:tcPr>
            <w:tcW w:w="675" w:type="dxa"/>
            <w:vAlign w:val="center"/>
          </w:tcPr>
          <w:p w:rsidR="00085822" w:rsidRPr="00751417" w:rsidRDefault="00085822" w:rsidP="0030634F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85822" w:rsidRPr="00751417" w:rsidRDefault="00085822" w:rsidP="0030634F">
            <w:pPr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Дополнительная информация для включения в документацию о закупке</w:t>
            </w:r>
          </w:p>
        </w:tc>
        <w:tc>
          <w:tcPr>
            <w:tcW w:w="4111" w:type="dxa"/>
          </w:tcPr>
          <w:p w:rsidR="00085822" w:rsidRPr="00751417" w:rsidRDefault="00085822" w:rsidP="0030634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85822" w:rsidRPr="00751417" w:rsidRDefault="00085822" w:rsidP="0030634F">
      <w:pPr>
        <w:rPr>
          <w:sz w:val="24"/>
          <w:szCs w:val="24"/>
        </w:rPr>
      </w:pPr>
    </w:p>
    <w:p w:rsidR="00085822" w:rsidRPr="00751417" w:rsidRDefault="00085822" w:rsidP="0030634F">
      <w:pPr>
        <w:rPr>
          <w:sz w:val="24"/>
          <w:szCs w:val="24"/>
        </w:rPr>
      </w:pPr>
      <w:r w:rsidRPr="00751417">
        <w:rPr>
          <w:sz w:val="24"/>
          <w:szCs w:val="24"/>
        </w:rPr>
        <w:t>_______________________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___________________________</w:t>
      </w:r>
      <w:r w:rsidRPr="00751417">
        <w:rPr>
          <w:sz w:val="24"/>
          <w:szCs w:val="24"/>
        </w:rPr>
        <w:tab/>
      </w:r>
    </w:p>
    <w:p w:rsidR="00085822" w:rsidRPr="00751417" w:rsidRDefault="00085822" w:rsidP="0030634F">
      <w:pPr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</w:t>
      </w:r>
      <w:r w:rsidRPr="00751417">
        <w:rPr>
          <w:sz w:val="24"/>
          <w:szCs w:val="24"/>
        </w:rPr>
        <w:tab/>
      </w:r>
    </w:p>
    <w:p w:rsidR="00085822" w:rsidRPr="00751417" w:rsidRDefault="00085822" w:rsidP="0030634F">
      <w:pPr>
        <w:rPr>
          <w:bCs/>
        </w:rPr>
      </w:pPr>
      <w:r w:rsidRPr="00751417">
        <w:br w:type="page"/>
      </w:r>
    </w:p>
    <w:p w:rsidR="00085822" w:rsidRPr="00751417" w:rsidRDefault="00085822" w:rsidP="0030634F">
      <w:pPr>
        <w:jc w:val="center"/>
        <w:rPr>
          <w:bCs/>
          <w:sz w:val="24"/>
          <w:szCs w:val="24"/>
        </w:rPr>
      </w:pPr>
      <w:r w:rsidRPr="00751417">
        <w:rPr>
          <w:sz w:val="24"/>
          <w:szCs w:val="24"/>
        </w:rPr>
        <w:t>О</w:t>
      </w:r>
      <w:r w:rsidRPr="00751417">
        <w:rPr>
          <w:bCs/>
          <w:sz w:val="24"/>
          <w:szCs w:val="24"/>
        </w:rPr>
        <w:t>боснование начальной (максимальной) цены контракта</w:t>
      </w:r>
    </w:p>
    <w:p w:rsidR="00085822" w:rsidRPr="00751417" w:rsidRDefault="00085822" w:rsidP="0030634F">
      <w:pPr>
        <w:rPr>
          <w:bCs/>
          <w:sz w:val="24"/>
          <w:szCs w:val="24"/>
        </w:rPr>
      </w:pPr>
    </w:p>
    <w:p w:rsidR="00085822" w:rsidRPr="00751417" w:rsidRDefault="00085822" w:rsidP="0030634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       ___________________________________________________________________________</w:t>
      </w:r>
    </w:p>
    <w:p w:rsidR="00085822" w:rsidRPr="00751417" w:rsidRDefault="00085822" w:rsidP="0030634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                                                    (указывается предмет контракта)</w:t>
      </w:r>
    </w:p>
    <w:p w:rsidR="00085822" w:rsidRPr="00751417" w:rsidRDefault="00085822" w:rsidP="0030634F">
      <w:pPr>
        <w:rPr>
          <w:bCs/>
          <w:sz w:val="24"/>
          <w:szCs w:val="24"/>
        </w:rPr>
      </w:pPr>
    </w:p>
    <w:p w:rsidR="00085822" w:rsidRPr="00751417" w:rsidRDefault="00085822" w:rsidP="0030634F">
      <w:pPr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1"/>
        <w:gridCol w:w="6010"/>
      </w:tblGrid>
      <w:tr w:rsidR="00085822" w:rsidRPr="00751417" w:rsidTr="0030634F">
        <w:tc>
          <w:tcPr>
            <w:tcW w:w="4077" w:type="dxa"/>
          </w:tcPr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5529" w:type="dxa"/>
          </w:tcPr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</w:p>
        </w:tc>
      </w:tr>
      <w:tr w:rsidR="00085822" w:rsidRPr="00751417" w:rsidTr="0030634F">
        <w:trPr>
          <w:trHeight w:val="2058"/>
        </w:trPr>
        <w:tc>
          <w:tcPr>
            <w:tcW w:w="4077" w:type="dxa"/>
          </w:tcPr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Используемый метод определения начальной (максимальной) цены контракта (далее – НМЦК) с обоснованием:</w:t>
            </w:r>
          </w:p>
        </w:tc>
        <w:tc>
          <w:tcPr>
            <w:tcW w:w="5529" w:type="dxa"/>
          </w:tcPr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Метод__________________________________________</w:t>
            </w:r>
          </w:p>
          <w:p w:rsidR="00085822" w:rsidRPr="00751417" w:rsidRDefault="00085822" w:rsidP="0030634F">
            <w:pPr>
              <w:jc w:val="both"/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Обоснование_____________________________________</w:t>
            </w:r>
          </w:p>
          <w:p w:rsidR="00085822" w:rsidRPr="00751417" w:rsidRDefault="00085822" w:rsidP="0030634F">
            <w:pPr>
              <w:jc w:val="both"/>
              <w:rPr>
                <w:bCs/>
                <w:sz w:val="24"/>
                <w:szCs w:val="24"/>
              </w:rPr>
            </w:pPr>
          </w:p>
          <w:p w:rsidR="00085822" w:rsidRPr="00751417" w:rsidRDefault="00085822" w:rsidP="0030634F">
            <w:pPr>
              <w:jc w:val="both"/>
              <w:rPr>
                <w:bCs/>
                <w:i/>
                <w:sz w:val="24"/>
                <w:szCs w:val="24"/>
              </w:rPr>
            </w:pPr>
            <w:r w:rsidRPr="00751417">
              <w:rPr>
                <w:bCs/>
                <w:i/>
                <w:sz w:val="24"/>
                <w:szCs w:val="24"/>
              </w:rPr>
              <w:t>……………………………………………………….………</w:t>
            </w:r>
          </w:p>
          <w:p w:rsidR="00085822" w:rsidRPr="00751417" w:rsidRDefault="00085822" w:rsidP="0030634F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751417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085822" w:rsidRPr="00751417" w:rsidRDefault="00085822" w:rsidP="0030634F">
            <w:pPr>
              <w:rPr>
                <w:bCs/>
                <w:i/>
                <w:sz w:val="24"/>
                <w:szCs w:val="24"/>
              </w:rPr>
            </w:pPr>
            <w:r w:rsidRPr="00751417">
              <w:rPr>
                <w:bCs/>
                <w:i/>
                <w:sz w:val="24"/>
                <w:szCs w:val="24"/>
              </w:rPr>
              <w:t>«Метод сопоставимых рыночных цен (анализ рынка).</w:t>
            </w:r>
          </w:p>
          <w:p w:rsidR="00085822" w:rsidRPr="00751417" w:rsidRDefault="00085822" w:rsidP="0030634F">
            <w:pPr>
              <w:jc w:val="both"/>
              <w:rPr>
                <w:bCs/>
                <w:sz w:val="24"/>
                <w:szCs w:val="24"/>
              </w:rPr>
            </w:pPr>
            <w:r w:rsidRPr="00751417">
              <w:rPr>
                <w:bCs/>
                <w:i/>
                <w:sz w:val="24"/>
                <w:szCs w:val="24"/>
              </w:rPr>
              <w:t>Обоснование: данный метод является приоритетным при обосновании НМЦК».</w:t>
            </w:r>
          </w:p>
        </w:tc>
      </w:tr>
      <w:tr w:rsidR="00085822" w:rsidRPr="00751417" w:rsidTr="0030634F">
        <w:tc>
          <w:tcPr>
            <w:tcW w:w="4077" w:type="dxa"/>
          </w:tcPr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Расчет НМЦК</w:t>
            </w:r>
          </w:p>
        </w:tc>
        <w:tc>
          <w:tcPr>
            <w:tcW w:w="5529" w:type="dxa"/>
          </w:tcPr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НМЦК=___________________</w:t>
            </w:r>
          </w:p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Подробный расчет прилагается.</w:t>
            </w:r>
          </w:p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</w:p>
          <w:p w:rsidR="00085822" w:rsidRPr="00751417" w:rsidRDefault="00085822" w:rsidP="0030634F">
            <w:pPr>
              <w:jc w:val="both"/>
              <w:rPr>
                <w:bCs/>
                <w:i/>
                <w:sz w:val="24"/>
                <w:szCs w:val="24"/>
              </w:rPr>
            </w:pPr>
            <w:r w:rsidRPr="00751417">
              <w:rPr>
                <w:bCs/>
                <w:i/>
                <w:sz w:val="24"/>
                <w:szCs w:val="24"/>
              </w:rPr>
              <w:t>…………………………………………………………………..</w:t>
            </w:r>
          </w:p>
          <w:p w:rsidR="00085822" w:rsidRPr="00751417" w:rsidRDefault="00085822" w:rsidP="0030634F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751417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085822" w:rsidRPr="00751417" w:rsidRDefault="00085822" w:rsidP="0030634F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751417">
              <w:rPr>
                <w:i/>
              </w:rPr>
              <w:t>«НМЦК методом сопоставимых рыночных цен (анализа рынка) определяется по формуле:</w:t>
            </w:r>
          </w:p>
          <w:p w:rsidR="00085822" w:rsidRPr="00751417" w:rsidRDefault="00085822" w:rsidP="0030634F">
            <w:pPr>
              <w:pStyle w:val="formattext"/>
              <w:spacing w:line="300" w:lineRule="atLeast"/>
              <w:jc w:val="center"/>
              <w:rPr>
                <w:i/>
              </w:rPr>
            </w:pPr>
            <w:r w:rsidRPr="0001066C">
              <w:rPr>
                <w:i/>
                <w:noProof/>
              </w:rPr>
              <w:pict>
                <v:shape id="_x0000_i1051" type="#_x0000_t75" style="width:126.75pt;height:30.75pt;visibility:visible">
                  <v:imagedata r:id="rId9" o:title=""/>
                </v:shape>
              </w:pict>
            </w:r>
            <w:r w:rsidRPr="00751417">
              <w:rPr>
                <w:i/>
              </w:rPr>
              <w:t>,</w:t>
            </w:r>
          </w:p>
          <w:p w:rsidR="00085822" w:rsidRPr="00751417" w:rsidRDefault="00085822" w:rsidP="0030634F">
            <w:pPr>
              <w:pStyle w:val="formattext"/>
              <w:spacing w:line="300" w:lineRule="atLeast"/>
              <w:rPr>
                <w:i/>
              </w:rPr>
            </w:pPr>
            <w:r w:rsidRPr="00751417">
              <w:rPr>
                <w:i/>
              </w:rPr>
              <w:t>где:</w:t>
            </w:r>
            <w:r w:rsidRPr="0001066C">
              <w:rPr>
                <w:i/>
                <w:noProof/>
              </w:rPr>
              <w:pict>
                <v:shape id="_x0000_i1052" type="#_x0000_t75" style="width:105pt;height:20.25pt;visibility:visible">
                  <v:imagedata r:id="rId10" o:title=""/>
                </v:shape>
              </w:pict>
            </w:r>
            <w:r w:rsidRPr="00751417">
              <w:rPr>
                <w:i/>
              </w:rPr>
              <w:t>, определяемая методом сопоставимых рыночных цен (анализа рынка);</w:t>
            </w:r>
            <w:r w:rsidRPr="0001066C">
              <w:rPr>
                <w:i/>
                <w:noProof/>
              </w:rPr>
              <w:pict>
                <v:shape id="_x0000_i1053" type="#_x0000_t75" style="width:9.75pt;height:11.25pt;visibility:visible">
                  <v:imagedata r:id="rId11" o:title=""/>
                </v:shape>
              </w:pict>
            </w:r>
            <w:r w:rsidRPr="00751417">
              <w:rPr>
                <w:i/>
              </w:rPr>
              <w:t xml:space="preserve"> - количество (объем) закупаемого товара (работы, услуги);</w:t>
            </w:r>
            <w:r w:rsidRPr="0001066C">
              <w:rPr>
                <w:i/>
                <w:noProof/>
              </w:rPr>
              <w:pict>
                <v:shape id="_x0000_i1054" type="#_x0000_t75" style="width:9.75pt;height:11.25pt;visibility:visible">
                  <v:imagedata r:id="rId12" o:title=""/>
                </v:shape>
              </w:pict>
            </w:r>
            <w:r w:rsidRPr="00751417">
              <w:rPr>
                <w:i/>
              </w:rPr>
              <w:t xml:space="preserve"> - количество значений, используемых в расчете;</w:t>
            </w:r>
            <w:r w:rsidRPr="0001066C">
              <w:rPr>
                <w:i/>
                <w:noProof/>
              </w:rPr>
              <w:pict>
                <v:shape id="_x0000_i1055" type="#_x0000_t75" style="width:6.75pt;height:12.75pt;visibility:visible">
                  <v:imagedata r:id="rId13" o:title=""/>
                </v:shape>
              </w:pict>
            </w:r>
            <w:r w:rsidRPr="00751417">
              <w:rPr>
                <w:i/>
              </w:rPr>
              <w:t xml:space="preserve"> - номер источника ценовой информации;</w:t>
            </w:r>
            <w:r w:rsidRPr="0001066C">
              <w:rPr>
                <w:i/>
                <w:noProof/>
              </w:rPr>
              <w:pict>
                <v:shape id="_x0000_i1056" type="#_x0000_t75" style="width:15.75pt;height:17.25pt;visibility:visible">
                  <v:imagedata r:id="rId14" o:title=""/>
                </v:shape>
              </w:pict>
            </w:r>
            <w:r w:rsidRPr="00751417">
              <w:rPr>
                <w:i/>
              </w:rPr>
              <w:t xml:space="preserve"> - цена единицы товара, работы, услуги, представленная в источнике с номером </w:t>
            </w:r>
            <w:r w:rsidRPr="0001066C">
              <w:rPr>
                <w:i/>
                <w:noProof/>
              </w:rPr>
              <w:pict>
                <v:shape id="_x0000_i1057" type="#_x0000_t75" style="width:6.75pt;height:12.75pt;visibility:visible">
                  <v:imagedata r:id="rId13" o:title=""/>
                </v:shape>
              </w:pict>
            </w:r>
            <w:r w:rsidRPr="00751417">
              <w:rPr>
                <w:i/>
              </w:rPr>
              <w:t>.</w:t>
            </w:r>
          </w:p>
          <w:p w:rsidR="00085822" w:rsidRPr="00751417" w:rsidRDefault="00085822" w:rsidP="0030634F">
            <w:pPr>
              <w:pStyle w:val="formattext"/>
              <w:spacing w:line="300" w:lineRule="atLeast"/>
              <w:rPr>
                <w:i/>
              </w:rPr>
            </w:pPr>
            <w:r w:rsidRPr="00751417">
              <w:rPr>
                <w:i/>
              </w:rPr>
              <w:t>НМЦК</w:t>
            </w:r>
            <w:r w:rsidRPr="00751417">
              <w:rPr>
                <w:i/>
                <w:vertAlign w:val="superscript"/>
              </w:rPr>
              <w:t>рын</w:t>
            </w:r>
            <w:r w:rsidRPr="00751417">
              <w:rPr>
                <w:i/>
              </w:rPr>
              <w:t>=___________ руб.</w:t>
            </w:r>
            <w:r w:rsidRPr="00751417">
              <w:t xml:space="preserve"> </w:t>
            </w:r>
            <w:r w:rsidRPr="00751417">
              <w:rPr>
                <w:i/>
              </w:rPr>
              <w:t>Подробный расчет прилагается.</w:t>
            </w:r>
          </w:p>
          <w:p w:rsidR="00085822" w:rsidRPr="00751417" w:rsidRDefault="00085822" w:rsidP="0030634F">
            <w:pPr>
              <w:pStyle w:val="formattext"/>
              <w:spacing w:line="300" w:lineRule="atLeast"/>
              <w:rPr>
                <w:i/>
              </w:rPr>
            </w:pPr>
            <w:r w:rsidRPr="00751417">
              <w:rPr>
                <w:i/>
              </w:rPr>
              <w:t xml:space="preserve">В целях определения однородности совокупности значений выявленных цен, используемых в расчете НМЦК был определен коэффициент вариации. Коэффициент вариации цены определялся по следующей формуле: </w:t>
            </w:r>
            <w:r w:rsidRPr="0001066C">
              <w:rPr>
                <w:i/>
                <w:noProof/>
              </w:rPr>
              <w:pict>
                <v:shape id="_x0000_i1058" type="#_x0000_t75" style="width:78.75pt;height:33pt;visibility:visible">
                  <v:imagedata r:id="rId15" o:title=""/>
                </v:shape>
              </w:pict>
            </w:r>
          </w:p>
          <w:p w:rsidR="00085822" w:rsidRPr="00751417" w:rsidRDefault="00085822" w:rsidP="0030634F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751417">
              <w:rPr>
                <w:i/>
              </w:rPr>
              <w:t>где:</w:t>
            </w:r>
            <w:r w:rsidRPr="0001066C">
              <w:rPr>
                <w:i/>
                <w:noProof/>
              </w:rPr>
              <w:pict>
                <v:shape id="_x0000_i1059" type="#_x0000_t75" style="width:12pt;height:14.25pt;visibility:visible">
                  <v:imagedata r:id="rId16" o:title=""/>
                </v:shape>
              </w:pict>
            </w:r>
            <w:r w:rsidRPr="00751417">
              <w:rPr>
                <w:i/>
              </w:rPr>
              <w:t xml:space="preserve"> - коэффициент вариации; </w:t>
            </w:r>
            <w:r w:rsidRPr="0001066C">
              <w:rPr>
                <w:i/>
                <w:noProof/>
              </w:rPr>
              <w:pict>
                <v:shape id="_x0000_i1060" type="#_x0000_t75" style="width:119.25pt;height:39pt;visibility:visible">
                  <v:imagedata r:id="rId17" o:title=""/>
                </v:shape>
              </w:pict>
            </w:r>
            <w:r w:rsidRPr="00751417">
              <w:rPr>
                <w:i/>
              </w:rPr>
              <w:t xml:space="preserve"> - среднее квадратичное отклонение;</w:t>
            </w:r>
            <w:r w:rsidRPr="0001066C">
              <w:rPr>
                <w:i/>
                <w:noProof/>
              </w:rPr>
              <w:pict>
                <v:shape id="_x0000_i1061" type="#_x0000_t75" style="width:12pt;height:18pt;visibility:visible">
                  <v:imagedata r:id="rId18" o:title=""/>
                </v:shape>
              </w:pict>
            </w:r>
            <w:r w:rsidRPr="00751417">
              <w:rPr>
                <w:i/>
              </w:rPr>
              <w:t xml:space="preserve"> - цена единицы товара, работы, услуги, указанная в источнике с номером I;</w:t>
            </w:r>
            <w:r w:rsidRPr="0001066C">
              <w:rPr>
                <w:i/>
                <w:noProof/>
              </w:rPr>
              <w:pict>
                <v:shape id="_x0000_i1062" type="#_x0000_t75" style="width:9.75pt;height:12.75pt;visibility:visible">
                  <v:imagedata r:id="rId19" o:title=""/>
                </v:shape>
              </w:pict>
            </w:r>
            <w:r w:rsidRPr="00751417">
              <w:rPr>
                <w:i/>
              </w:rPr>
              <w:t xml:space="preserve"> - средняя арифметическая величина цены единицы товара, работы, услуги;</w:t>
            </w:r>
            <w:r w:rsidRPr="0001066C">
              <w:rPr>
                <w:i/>
                <w:noProof/>
              </w:rPr>
              <w:pict>
                <v:shape id="_x0000_i1063" type="#_x0000_t75" style="width:9.75pt;height:11.25pt;visibility:visible">
                  <v:imagedata r:id="rId12" o:title=""/>
                </v:shape>
              </w:pict>
            </w:r>
            <w:r w:rsidRPr="00751417">
              <w:rPr>
                <w:i/>
              </w:rPr>
              <w:t xml:space="preserve"> - количество значений, используемых в расчете. </w:t>
            </w:r>
          </w:p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  <w:r w:rsidRPr="00751417">
              <w:rPr>
                <w:i/>
                <w:sz w:val="24"/>
                <w:szCs w:val="24"/>
              </w:rPr>
              <w:t>Расчет коэффициента вариации цены прилагается».</w:t>
            </w:r>
          </w:p>
        </w:tc>
      </w:tr>
      <w:tr w:rsidR="00085822" w:rsidRPr="00751417" w:rsidTr="0030634F">
        <w:tc>
          <w:tcPr>
            <w:tcW w:w="9606" w:type="dxa"/>
            <w:gridSpan w:val="2"/>
          </w:tcPr>
          <w:p w:rsidR="00085822" w:rsidRPr="00751417" w:rsidRDefault="00085822" w:rsidP="0030634F">
            <w:pPr>
              <w:jc w:val="center"/>
              <w:rPr>
                <w:bCs/>
                <w:sz w:val="24"/>
                <w:szCs w:val="24"/>
              </w:rPr>
            </w:pPr>
            <w:r w:rsidRPr="00751417">
              <w:rPr>
                <w:bCs/>
                <w:sz w:val="24"/>
                <w:szCs w:val="24"/>
              </w:rPr>
              <w:t>Дата подготовки обоснования НМЦК:________20__г.</w:t>
            </w:r>
          </w:p>
          <w:p w:rsidR="00085822" w:rsidRPr="00751417" w:rsidRDefault="00085822" w:rsidP="0030634F">
            <w:pPr>
              <w:rPr>
                <w:bCs/>
                <w:sz w:val="24"/>
                <w:szCs w:val="24"/>
              </w:rPr>
            </w:pPr>
          </w:p>
        </w:tc>
      </w:tr>
    </w:tbl>
    <w:p w:rsidR="00085822" w:rsidRPr="00751417" w:rsidRDefault="00085822" w:rsidP="0030634F">
      <w:pPr>
        <w:rPr>
          <w:bCs/>
          <w:sz w:val="24"/>
          <w:szCs w:val="24"/>
        </w:rPr>
      </w:pPr>
    </w:p>
    <w:p w:rsidR="00085822" w:rsidRPr="00751417" w:rsidRDefault="00085822" w:rsidP="0030634F">
      <w:pPr>
        <w:rPr>
          <w:bCs/>
          <w:sz w:val="24"/>
          <w:szCs w:val="24"/>
        </w:rPr>
      </w:pPr>
    </w:p>
    <w:p w:rsidR="00085822" w:rsidRPr="00751417" w:rsidRDefault="00085822" w:rsidP="0030634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Работник контрактной службы/контрактный</w:t>
      </w:r>
    </w:p>
    <w:p w:rsidR="00085822" w:rsidRPr="00751417" w:rsidRDefault="00085822" w:rsidP="0030634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управляющий:</w:t>
      </w:r>
    </w:p>
    <w:p w:rsidR="00085822" w:rsidRPr="00751417" w:rsidRDefault="00085822" w:rsidP="0030634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_______________________________________</w:t>
      </w:r>
    </w:p>
    <w:p w:rsidR="00085822" w:rsidRPr="00751417" w:rsidRDefault="00085822" w:rsidP="0030634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              (должность)</w:t>
      </w:r>
    </w:p>
    <w:p w:rsidR="00085822" w:rsidRPr="00751417" w:rsidRDefault="00085822" w:rsidP="0030634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_______________/______________________/</w:t>
      </w:r>
    </w:p>
    <w:p w:rsidR="00085822" w:rsidRPr="00751417" w:rsidRDefault="00085822" w:rsidP="0030634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     (подпись/расшифровка подписи)</w:t>
      </w:r>
    </w:p>
    <w:p w:rsidR="00085822" w:rsidRPr="00751417" w:rsidRDefault="00085822" w:rsidP="0030634F">
      <w:pPr>
        <w:rPr>
          <w:bCs/>
          <w:sz w:val="24"/>
          <w:szCs w:val="24"/>
        </w:rPr>
      </w:pPr>
    </w:p>
    <w:p w:rsidR="00085822" w:rsidRPr="00751417" w:rsidRDefault="00085822" w:rsidP="0030634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"__" ______________ 20__ г.</w:t>
      </w:r>
    </w:p>
    <w:p w:rsidR="00085822" w:rsidRPr="00751417" w:rsidRDefault="00085822" w:rsidP="0030634F">
      <w:pPr>
        <w:rPr>
          <w:bCs/>
          <w:sz w:val="24"/>
          <w:szCs w:val="24"/>
        </w:rPr>
      </w:pPr>
    </w:p>
    <w:p w:rsidR="00085822" w:rsidRPr="00751417" w:rsidRDefault="00085822" w:rsidP="0030634F">
      <w:pPr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 xml:space="preserve">    Ф.И.О. исполнителя/контактный телефон</w:t>
      </w:r>
    </w:p>
    <w:p w:rsidR="00085822" w:rsidRPr="00751417" w:rsidRDefault="00085822" w:rsidP="0030634F">
      <w:pPr>
        <w:rPr>
          <w:bCs/>
          <w:sz w:val="24"/>
          <w:szCs w:val="24"/>
        </w:rPr>
      </w:pPr>
    </w:p>
    <w:p w:rsidR="00085822" w:rsidRPr="00751417" w:rsidRDefault="00085822" w:rsidP="0030634F">
      <w:pPr>
        <w:rPr>
          <w:bCs/>
          <w:sz w:val="24"/>
          <w:szCs w:val="24"/>
        </w:rPr>
      </w:pPr>
    </w:p>
    <w:p w:rsidR="00085822" w:rsidRPr="00751417" w:rsidRDefault="00085822" w:rsidP="0030634F">
      <w:pPr>
        <w:rPr>
          <w:sz w:val="24"/>
          <w:szCs w:val="24"/>
        </w:rPr>
      </w:pPr>
      <w:r w:rsidRPr="00751417">
        <w:rPr>
          <w:sz w:val="24"/>
          <w:szCs w:val="24"/>
        </w:rPr>
        <w:t>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___________________________</w:t>
      </w:r>
      <w:r w:rsidRPr="00751417">
        <w:rPr>
          <w:sz w:val="24"/>
          <w:szCs w:val="24"/>
        </w:rPr>
        <w:tab/>
      </w:r>
    </w:p>
    <w:p w:rsidR="00085822" w:rsidRPr="00751417" w:rsidRDefault="00085822" w:rsidP="0030634F">
      <w:pPr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   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</w:t>
      </w:r>
      <w:r w:rsidRPr="00751417">
        <w:rPr>
          <w:sz w:val="24"/>
          <w:szCs w:val="24"/>
        </w:rPr>
        <w:tab/>
      </w:r>
    </w:p>
    <w:p w:rsidR="00085822" w:rsidRPr="00751417" w:rsidRDefault="00085822" w:rsidP="0030634F">
      <w:pPr>
        <w:rPr>
          <w:bCs/>
          <w:sz w:val="24"/>
          <w:szCs w:val="24"/>
        </w:rPr>
      </w:pPr>
    </w:p>
    <w:p w:rsidR="00085822" w:rsidRPr="00751417" w:rsidRDefault="00085822" w:rsidP="0030634F">
      <w:pPr>
        <w:rPr>
          <w:sz w:val="24"/>
          <w:szCs w:val="24"/>
        </w:rPr>
      </w:pPr>
    </w:p>
    <w:p w:rsidR="00085822" w:rsidRPr="00751417" w:rsidRDefault="00085822" w:rsidP="0030634F">
      <w:pPr>
        <w:rPr>
          <w:sz w:val="24"/>
          <w:szCs w:val="24"/>
        </w:rPr>
      </w:pPr>
    </w:p>
    <w:p w:rsidR="00085822" w:rsidRPr="00751417" w:rsidRDefault="00085822" w:rsidP="0030634F">
      <w:pPr>
        <w:rPr>
          <w:sz w:val="24"/>
          <w:szCs w:val="24"/>
        </w:rPr>
      </w:pPr>
    </w:p>
    <w:p w:rsidR="00085822" w:rsidRPr="00751417" w:rsidRDefault="00085822" w:rsidP="0030634F">
      <w:pPr>
        <w:rPr>
          <w:bCs/>
          <w:sz w:val="24"/>
          <w:szCs w:val="24"/>
        </w:rPr>
      </w:pPr>
    </w:p>
    <w:p w:rsidR="00085822" w:rsidRPr="00751417" w:rsidRDefault="00085822" w:rsidP="0030634F">
      <w:pPr>
        <w:rPr>
          <w:bCs/>
          <w:sz w:val="24"/>
          <w:szCs w:val="24"/>
        </w:rPr>
      </w:pPr>
    </w:p>
    <w:p w:rsidR="00085822" w:rsidRPr="00751417" w:rsidRDefault="00085822" w:rsidP="00A67672">
      <w:pPr>
        <w:jc w:val="both"/>
        <w:rPr>
          <w:bCs/>
        </w:rPr>
      </w:pPr>
      <w:r w:rsidRPr="00751417">
        <w:rPr>
          <w:bCs/>
          <w:sz w:val="24"/>
          <w:szCs w:val="24"/>
        </w:rPr>
        <w:t>В составе заявки предоставляются копии документов, использованных при определении НМЦК (документы, полученные по запросам и содержащие ценовую информацию, снимки экрана (скриншоты), содержащие изображения соответствующих страниц сайтов с указанием даты и времени их формирования и т.д. (при наличии)).</w:t>
      </w:r>
    </w:p>
    <w:p w:rsidR="00085822" w:rsidRPr="00751417" w:rsidRDefault="00085822" w:rsidP="0030634F">
      <w:pPr>
        <w:rPr>
          <w:bCs/>
        </w:rPr>
      </w:pPr>
    </w:p>
    <w:p w:rsidR="00085822" w:rsidRPr="00751417" w:rsidRDefault="00085822" w:rsidP="0030634F">
      <w:pPr>
        <w:rPr>
          <w:bCs/>
        </w:rPr>
      </w:pPr>
    </w:p>
    <w:p w:rsidR="00085822" w:rsidRPr="00751417" w:rsidRDefault="00085822" w:rsidP="0030634F">
      <w:pPr>
        <w:rPr>
          <w:bCs/>
        </w:rPr>
        <w:sectPr w:rsidR="00085822" w:rsidRPr="00751417" w:rsidSect="0030634F">
          <w:footerReference w:type="default" r:id="rId28"/>
          <w:type w:val="continuous"/>
          <w:pgSz w:w="11906" w:h="16838"/>
          <w:pgMar w:top="1134" w:right="850" w:bottom="1134" w:left="1701" w:header="708" w:footer="708" w:gutter="0"/>
          <w:pgNumType w:start="11"/>
          <w:cols w:space="708"/>
          <w:docGrid w:linePitch="360"/>
        </w:sectPr>
      </w:pPr>
      <w:r w:rsidRPr="00751417">
        <w:rPr>
          <w:bCs/>
        </w:rPr>
        <w:t xml:space="preserve"> </w:t>
      </w:r>
    </w:p>
    <w:p w:rsidR="00085822" w:rsidRPr="00751417" w:rsidRDefault="00085822" w:rsidP="0030634F">
      <w:pPr>
        <w:rPr>
          <w:sz w:val="22"/>
          <w:szCs w:val="22"/>
        </w:rPr>
      </w:pPr>
    </w:p>
    <w:p w:rsidR="00085822" w:rsidRPr="00751417" w:rsidRDefault="00085822" w:rsidP="0030634F">
      <w:pPr>
        <w:jc w:val="right"/>
        <w:rPr>
          <w:bCs/>
          <w:i/>
          <w:sz w:val="24"/>
          <w:szCs w:val="24"/>
        </w:rPr>
      </w:pPr>
      <w:r w:rsidRPr="00751417">
        <w:rPr>
          <w:bCs/>
          <w:i/>
          <w:sz w:val="24"/>
          <w:szCs w:val="24"/>
        </w:rPr>
        <w:t xml:space="preserve">Данная таблица рекомендуется в случае определения НМЦК методом сопоставимых рыночных цен (анализа рыка) </w:t>
      </w:r>
    </w:p>
    <w:p w:rsidR="00085822" w:rsidRPr="00751417" w:rsidRDefault="00085822" w:rsidP="0030634F">
      <w:pPr>
        <w:jc w:val="center"/>
        <w:rPr>
          <w:bCs/>
          <w:sz w:val="24"/>
          <w:szCs w:val="24"/>
        </w:rPr>
      </w:pPr>
    </w:p>
    <w:p w:rsidR="00085822" w:rsidRPr="00751417" w:rsidRDefault="00085822" w:rsidP="0030634F">
      <w:pPr>
        <w:jc w:val="center"/>
        <w:rPr>
          <w:bCs/>
          <w:sz w:val="24"/>
          <w:szCs w:val="24"/>
        </w:rPr>
      </w:pPr>
    </w:p>
    <w:p w:rsidR="00085822" w:rsidRPr="00751417" w:rsidRDefault="00085822" w:rsidP="0030634F">
      <w:pPr>
        <w:jc w:val="center"/>
        <w:rPr>
          <w:bCs/>
          <w:sz w:val="24"/>
          <w:szCs w:val="24"/>
        </w:rPr>
      </w:pPr>
    </w:p>
    <w:p w:rsidR="00085822" w:rsidRPr="00751417" w:rsidRDefault="00085822" w:rsidP="0030634F">
      <w:pPr>
        <w:jc w:val="center"/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Расчет НМЦК</w:t>
      </w:r>
    </w:p>
    <w:p w:rsidR="00085822" w:rsidRPr="00751417" w:rsidRDefault="00085822" w:rsidP="0030634F">
      <w:pPr>
        <w:jc w:val="center"/>
        <w:rPr>
          <w:bCs/>
          <w:sz w:val="24"/>
          <w:szCs w:val="24"/>
        </w:rPr>
      </w:pPr>
      <w:r w:rsidRPr="00751417">
        <w:rPr>
          <w:bCs/>
          <w:sz w:val="24"/>
          <w:szCs w:val="24"/>
        </w:rPr>
        <w:t>осуществлен в соответствии с Приказом Минэкономразвития России от 02.10.2013г.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</w:p>
    <w:p w:rsidR="00085822" w:rsidRPr="00751417" w:rsidRDefault="00085822" w:rsidP="0030634F">
      <w:pPr>
        <w:jc w:val="center"/>
        <w:rPr>
          <w:bCs/>
          <w:sz w:val="24"/>
          <w:szCs w:val="24"/>
        </w:rPr>
      </w:pPr>
    </w:p>
    <w:tbl>
      <w:tblPr>
        <w:tblW w:w="143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420"/>
        <w:gridCol w:w="2215"/>
        <w:gridCol w:w="567"/>
        <w:gridCol w:w="993"/>
        <w:gridCol w:w="1849"/>
        <w:gridCol w:w="1984"/>
        <w:gridCol w:w="1985"/>
        <w:gridCol w:w="1474"/>
        <w:gridCol w:w="1219"/>
        <w:gridCol w:w="1655"/>
      </w:tblGrid>
      <w:tr w:rsidR="00085822" w:rsidRPr="00751417" w:rsidTr="001C1415">
        <w:trPr>
          <w:trHeight w:val="1557"/>
        </w:trPr>
        <w:tc>
          <w:tcPr>
            <w:tcW w:w="420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15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Описание объекта закупки</w:t>
            </w:r>
          </w:p>
        </w:tc>
        <w:tc>
          <w:tcPr>
            <w:tcW w:w="567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849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Коммерческое предложение</w:t>
            </w:r>
          </w:p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исх. №____  от ________ г.</w:t>
            </w:r>
          </w:p>
          <w:p w:rsidR="00085822" w:rsidRPr="00751417" w:rsidRDefault="00085822" w:rsidP="00095962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(цена за единицу услуги), руб.</w:t>
            </w:r>
          </w:p>
        </w:tc>
        <w:tc>
          <w:tcPr>
            <w:tcW w:w="1984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Коммерческое предложение</w:t>
            </w:r>
          </w:p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исх. №____  от ________ г.</w:t>
            </w:r>
          </w:p>
          <w:p w:rsidR="00085822" w:rsidRPr="00751417" w:rsidRDefault="00085822" w:rsidP="00095962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(цена за единицу услуги), руб.</w:t>
            </w:r>
          </w:p>
        </w:tc>
        <w:tc>
          <w:tcPr>
            <w:tcW w:w="1985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Коммерческое предложение</w:t>
            </w:r>
          </w:p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исх. №____  от ________ г.</w:t>
            </w:r>
          </w:p>
          <w:p w:rsidR="00085822" w:rsidRPr="00751417" w:rsidRDefault="00085822" w:rsidP="00095962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(цена за единицу услуги), руб.</w:t>
            </w:r>
          </w:p>
        </w:tc>
        <w:tc>
          <w:tcPr>
            <w:tcW w:w="1474" w:type="dxa"/>
            <w:vAlign w:val="center"/>
          </w:tcPr>
          <w:p w:rsidR="00085822" w:rsidRPr="00751417" w:rsidRDefault="00085822" w:rsidP="00095962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Средняя арифметическая величина цены единицы услуги, руб.</w:t>
            </w:r>
          </w:p>
        </w:tc>
        <w:tc>
          <w:tcPr>
            <w:tcW w:w="1219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>НМЦК, руб.</w:t>
            </w:r>
          </w:p>
        </w:tc>
        <w:tc>
          <w:tcPr>
            <w:tcW w:w="1655" w:type="dxa"/>
            <w:vAlign w:val="center"/>
          </w:tcPr>
          <w:p w:rsidR="00085822" w:rsidRPr="00751417" w:rsidRDefault="00085822" w:rsidP="00757C45">
            <w:pPr>
              <w:jc w:val="center"/>
              <w:rPr>
                <w:b/>
                <w:sz w:val="24"/>
                <w:szCs w:val="24"/>
              </w:rPr>
            </w:pPr>
            <w:r w:rsidRPr="00751417">
              <w:rPr>
                <w:b/>
                <w:sz w:val="24"/>
                <w:szCs w:val="24"/>
              </w:rPr>
              <w:t xml:space="preserve">Коэффициент  вариации </w:t>
            </w:r>
            <w:r w:rsidRPr="00751417">
              <w:rPr>
                <w:sz w:val="24"/>
                <w:szCs w:val="24"/>
                <w:lang w:val="en-US"/>
              </w:rPr>
              <w:t>V</w:t>
            </w:r>
            <w:r w:rsidRPr="00751417">
              <w:rPr>
                <w:sz w:val="24"/>
                <w:szCs w:val="24"/>
              </w:rPr>
              <w:t>, %</w:t>
            </w:r>
          </w:p>
        </w:tc>
      </w:tr>
      <w:tr w:rsidR="00085822" w:rsidRPr="00751417" w:rsidTr="001C1415">
        <w:tc>
          <w:tcPr>
            <w:tcW w:w="420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1.</w:t>
            </w:r>
          </w:p>
        </w:tc>
        <w:tc>
          <w:tcPr>
            <w:tcW w:w="2215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</w:tr>
      <w:tr w:rsidR="00085822" w:rsidRPr="00751417" w:rsidTr="001C1415">
        <w:tc>
          <w:tcPr>
            <w:tcW w:w="420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2.</w:t>
            </w:r>
          </w:p>
        </w:tc>
        <w:tc>
          <w:tcPr>
            <w:tcW w:w="2215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</w:tr>
      <w:tr w:rsidR="00085822" w:rsidRPr="00751417" w:rsidTr="001C1415">
        <w:trPr>
          <w:trHeight w:val="70"/>
        </w:trPr>
        <w:tc>
          <w:tcPr>
            <w:tcW w:w="420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…</w:t>
            </w:r>
          </w:p>
        </w:tc>
        <w:tc>
          <w:tcPr>
            <w:tcW w:w="2215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85822" w:rsidRPr="00751417" w:rsidRDefault="00085822" w:rsidP="001C1415">
            <w:pPr>
              <w:jc w:val="center"/>
              <w:rPr>
                <w:sz w:val="24"/>
                <w:szCs w:val="24"/>
              </w:rPr>
            </w:pPr>
          </w:p>
        </w:tc>
      </w:tr>
    </w:tbl>
    <w:p w:rsidR="00085822" w:rsidRPr="00751417" w:rsidRDefault="00085822" w:rsidP="0030634F">
      <w:pPr>
        <w:tabs>
          <w:tab w:val="left" w:pos="3285"/>
        </w:tabs>
        <w:jc w:val="center"/>
        <w:rPr>
          <w:sz w:val="24"/>
          <w:szCs w:val="24"/>
        </w:rPr>
      </w:pPr>
    </w:p>
    <w:p w:rsidR="00085822" w:rsidRPr="00751417" w:rsidRDefault="00085822" w:rsidP="0030634F">
      <w:pPr>
        <w:tabs>
          <w:tab w:val="left" w:pos="3285"/>
        </w:tabs>
        <w:jc w:val="both"/>
        <w:rPr>
          <w:sz w:val="24"/>
          <w:szCs w:val="24"/>
        </w:rPr>
      </w:pPr>
      <w:r w:rsidRPr="00751417">
        <w:rPr>
          <w:sz w:val="24"/>
          <w:szCs w:val="24"/>
        </w:rPr>
        <w:t>_____________________________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                                                                                     ____________________________</w:t>
      </w:r>
    </w:p>
    <w:p w:rsidR="00085822" w:rsidRPr="00751417" w:rsidRDefault="00085822" w:rsidP="0030634F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                                                                            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</w:t>
      </w:r>
    </w:p>
    <w:p w:rsidR="00085822" w:rsidRPr="00751417" w:rsidRDefault="00085822" w:rsidP="0030634F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85822" w:rsidRPr="00751417" w:rsidRDefault="00085822" w:rsidP="0030634F">
      <w:pPr>
        <w:jc w:val="both"/>
        <w:sectPr w:rsidR="00085822" w:rsidRPr="00751417" w:rsidSect="0030634F">
          <w:pgSz w:w="16838" w:h="11906" w:orient="landscape"/>
          <w:pgMar w:top="1134" w:right="850" w:bottom="1134" w:left="1701" w:header="709" w:footer="709" w:gutter="0"/>
          <w:pgNumType w:start="11"/>
          <w:cols w:space="708"/>
          <w:docGrid w:linePitch="360"/>
        </w:sectPr>
      </w:pPr>
    </w:p>
    <w:p w:rsidR="00085822" w:rsidRPr="00751417" w:rsidRDefault="00085822" w:rsidP="0030634F">
      <w:pPr>
        <w:ind w:firstLine="720"/>
        <w:jc w:val="right"/>
        <w:rPr>
          <w:i/>
          <w:sz w:val="24"/>
          <w:szCs w:val="24"/>
        </w:rPr>
      </w:pPr>
      <w:r w:rsidRPr="00751417">
        <w:rPr>
          <w:i/>
          <w:sz w:val="24"/>
          <w:szCs w:val="24"/>
        </w:rPr>
        <w:t>Заказчиком может быть выбрана одна из указанных форм</w:t>
      </w:r>
    </w:p>
    <w:p w:rsidR="00085822" w:rsidRPr="00751417" w:rsidRDefault="00085822" w:rsidP="0030634F">
      <w:pPr>
        <w:ind w:firstLine="708"/>
        <w:jc w:val="right"/>
      </w:pPr>
    </w:p>
    <w:p w:rsidR="00085822" w:rsidRPr="00751417" w:rsidRDefault="00085822" w:rsidP="0030634F">
      <w:pPr>
        <w:ind w:firstLine="708"/>
        <w:jc w:val="right"/>
      </w:pPr>
    </w:p>
    <w:p w:rsidR="00085822" w:rsidRPr="00751417" w:rsidRDefault="00085822" w:rsidP="0030634F">
      <w:pPr>
        <w:ind w:firstLine="708"/>
        <w:jc w:val="right"/>
        <w:rPr>
          <w:sz w:val="24"/>
          <w:szCs w:val="24"/>
        </w:rPr>
      </w:pPr>
      <w:r w:rsidRPr="00751417">
        <w:rPr>
          <w:sz w:val="24"/>
          <w:szCs w:val="24"/>
        </w:rPr>
        <w:t>Форма 1</w:t>
      </w:r>
    </w:p>
    <w:p w:rsidR="00085822" w:rsidRPr="00751417" w:rsidRDefault="00085822" w:rsidP="0030634F">
      <w:pPr>
        <w:jc w:val="both"/>
        <w:rPr>
          <w:sz w:val="24"/>
          <w:szCs w:val="24"/>
        </w:rPr>
      </w:pPr>
    </w:p>
    <w:p w:rsidR="00085822" w:rsidRPr="00751417" w:rsidRDefault="00085822" w:rsidP="00DE16B4">
      <w:pPr>
        <w:ind w:firstLine="720"/>
        <w:jc w:val="both"/>
        <w:rPr>
          <w:sz w:val="24"/>
          <w:szCs w:val="24"/>
        </w:rPr>
      </w:pPr>
      <w:r w:rsidRPr="00751417">
        <w:rPr>
          <w:sz w:val="24"/>
          <w:szCs w:val="24"/>
        </w:rPr>
        <w:t>Виды услуг, на которые в соответствии с требованиями действующего законодательства Российской Федерации у участника должна иметься соответствующая лицензия.</w:t>
      </w:r>
    </w:p>
    <w:p w:rsidR="00085822" w:rsidRPr="00751417" w:rsidRDefault="00085822" w:rsidP="0030634F">
      <w:pPr>
        <w:ind w:firstLine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8924"/>
      </w:tblGrid>
      <w:tr w:rsidR="00085822" w:rsidRPr="00751417" w:rsidTr="0030634F">
        <w:tc>
          <w:tcPr>
            <w:tcW w:w="540" w:type="dxa"/>
            <w:vAlign w:val="center"/>
          </w:tcPr>
          <w:p w:rsidR="00085822" w:rsidRPr="00751417" w:rsidRDefault="00085822" w:rsidP="0030634F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№</w:t>
            </w:r>
          </w:p>
          <w:p w:rsidR="00085822" w:rsidRPr="00751417" w:rsidRDefault="00085822" w:rsidP="0030634F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п/п</w:t>
            </w:r>
          </w:p>
        </w:tc>
        <w:tc>
          <w:tcPr>
            <w:tcW w:w="8924" w:type="dxa"/>
            <w:vAlign w:val="center"/>
          </w:tcPr>
          <w:p w:rsidR="00085822" w:rsidRPr="00751417" w:rsidRDefault="00085822" w:rsidP="0030634F">
            <w:pPr>
              <w:jc w:val="center"/>
              <w:rPr>
                <w:sz w:val="24"/>
                <w:szCs w:val="24"/>
              </w:rPr>
            </w:pPr>
            <w:r w:rsidRPr="00751417">
              <w:rPr>
                <w:sz w:val="24"/>
                <w:szCs w:val="24"/>
              </w:rPr>
              <w:t>Наименование видов услуг</w:t>
            </w:r>
          </w:p>
        </w:tc>
      </w:tr>
      <w:tr w:rsidR="00085822" w:rsidRPr="00751417" w:rsidTr="0030634F">
        <w:tc>
          <w:tcPr>
            <w:tcW w:w="540" w:type="dxa"/>
          </w:tcPr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</w:p>
        </w:tc>
      </w:tr>
      <w:tr w:rsidR="00085822" w:rsidRPr="00751417" w:rsidTr="0030634F">
        <w:tc>
          <w:tcPr>
            <w:tcW w:w="540" w:type="dxa"/>
          </w:tcPr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</w:p>
        </w:tc>
      </w:tr>
      <w:tr w:rsidR="00085822" w:rsidRPr="00751417" w:rsidTr="0030634F">
        <w:tc>
          <w:tcPr>
            <w:tcW w:w="540" w:type="dxa"/>
          </w:tcPr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085822" w:rsidRPr="00751417" w:rsidRDefault="00085822" w:rsidP="0030634F">
            <w:pPr>
              <w:jc w:val="both"/>
              <w:rPr>
                <w:sz w:val="24"/>
                <w:szCs w:val="24"/>
              </w:rPr>
            </w:pPr>
          </w:p>
        </w:tc>
      </w:tr>
    </w:tbl>
    <w:p w:rsidR="00085822" w:rsidRPr="00751417" w:rsidRDefault="00085822" w:rsidP="0030634F">
      <w:pPr>
        <w:jc w:val="both"/>
        <w:rPr>
          <w:sz w:val="24"/>
          <w:szCs w:val="24"/>
        </w:rPr>
      </w:pPr>
    </w:p>
    <w:p w:rsidR="00085822" w:rsidRPr="00751417" w:rsidRDefault="00085822" w:rsidP="0030634F">
      <w:pPr>
        <w:rPr>
          <w:sz w:val="24"/>
          <w:szCs w:val="24"/>
        </w:rPr>
      </w:pPr>
      <w:r w:rsidRPr="00751417">
        <w:rPr>
          <w:sz w:val="24"/>
          <w:szCs w:val="24"/>
        </w:rPr>
        <w:t>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___________________________</w:t>
      </w:r>
      <w:r w:rsidRPr="00751417">
        <w:rPr>
          <w:sz w:val="24"/>
          <w:szCs w:val="24"/>
        </w:rPr>
        <w:tab/>
      </w:r>
    </w:p>
    <w:p w:rsidR="00085822" w:rsidRPr="00751417" w:rsidRDefault="00085822" w:rsidP="0030634F">
      <w:pPr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</w:t>
      </w:r>
      <w:r w:rsidRPr="00751417">
        <w:rPr>
          <w:sz w:val="24"/>
          <w:szCs w:val="24"/>
        </w:rPr>
        <w:tab/>
      </w:r>
    </w:p>
    <w:p w:rsidR="00085822" w:rsidRPr="00751417" w:rsidRDefault="00085822" w:rsidP="0030634F">
      <w:pPr>
        <w:jc w:val="both"/>
        <w:rPr>
          <w:sz w:val="24"/>
          <w:szCs w:val="24"/>
          <w:u w:val="single"/>
        </w:rPr>
      </w:pPr>
    </w:p>
    <w:p w:rsidR="00085822" w:rsidRPr="00751417" w:rsidRDefault="00085822" w:rsidP="0030634F">
      <w:pPr>
        <w:jc w:val="center"/>
        <w:rPr>
          <w:sz w:val="24"/>
          <w:szCs w:val="24"/>
        </w:rPr>
      </w:pPr>
      <w:r w:rsidRPr="00751417">
        <w:rPr>
          <w:sz w:val="24"/>
          <w:szCs w:val="24"/>
        </w:rPr>
        <w:t xml:space="preserve">                                              </w:t>
      </w:r>
    </w:p>
    <w:p w:rsidR="00085822" w:rsidRPr="00751417" w:rsidRDefault="00085822" w:rsidP="0030634F">
      <w:pPr>
        <w:jc w:val="center"/>
        <w:rPr>
          <w:sz w:val="24"/>
          <w:szCs w:val="24"/>
        </w:rPr>
      </w:pPr>
    </w:p>
    <w:p w:rsidR="00085822" w:rsidRPr="00751417" w:rsidRDefault="00085822" w:rsidP="0030634F">
      <w:pPr>
        <w:jc w:val="center"/>
        <w:rPr>
          <w:sz w:val="24"/>
          <w:szCs w:val="24"/>
        </w:rPr>
      </w:pPr>
    </w:p>
    <w:p w:rsidR="00085822" w:rsidRPr="00751417" w:rsidRDefault="00085822" w:rsidP="0030634F">
      <w:pPr>
        <w:jc w:val="center"/>
        <w:rPr>
          <w:sz w:val="24"/>
          <w:szCs w:val="24"/>
        </w:rPr>
      </w:pPr>
    </w:p>
    <w:p w:rsidR="00085822" w:rsidRPr="00751417" w:rsidRDefault="00085822" w:rsidP="0030634F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0634F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0634F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0634F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0634F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0634F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0634F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0634F">
      <w:pPr>
        <w:ind w:firstLine="708"/>
        <w:jc w:val="right"/>
        <w:rPr>
          <w:sz w:val="24"/>
          <w:szCs w:val="24"/>
        </w:rPr>
      </w:pPr>
    </w:p>
    <w:p w:rsidR="00085822" w:rsidRPr="00751417" w:rsidRDefault="00085822" w:rsidP="0030634F">
      <w:pPr>
        <w:ind w:firstLine="708"/>
        <w:jc w:val="right"/>
        <w:rPr>
          <w:sz w:val="24"/>
          <w:szCs w:val="24"/>
        </w:rPr>
      </w:pPr>
      <w:r w:rsidRPr="00751417">
        <w:rPr>
          <w:sz w:val="24"/>
          <w:szCs w:val="24"/>
        </w:rPr>
        <w:t>Форма 2</w:t>
      </w:r>
    </w:p>
    <w:p w:rsidR="00085822" w:rsidRPr="00751417" w:rsidRDefault="00085822" w:rsidP="0030634F">
      <w:pPr>
        <w:ind w:firstLine="708"/>
        <w:jc w:val="both"/>
        <w:rPr>
          <w:sz w:val="24"/>
          <w:szCs w:val="24"/>
        </w:rPr>
      </w:pPr>
      <w:r w:rsidRPr="00751417">
        <w:rPr>
          <w:sz w:val="24"/>
          <w:szCs w:val="24"/>
        </w:rPr>
        <w:t>Подтверждение заказчика о том, что на оказание услуг, являющихся объектом закупки, лицензия не требуется.</w:t>
      </w:r>
    </w:p>
    <w:p w:rsidR="00085822" w:rsidRPr="00751417" w:rsidRDefault="00085822" w:rsidP="0030634F">
      <w:pPr>
        <w:jc w:val="right"/>
        <w:rPr>
          <w:sz w:val="24"/>
          <w:szCs w:val="24"/>
        </w:rPr>
      </w:pPr>
    </w:p>
    <w:p w:rsidR="00085822" w:rsidRPr="00751417" w:rsidRDefault="00085822" w:rsidP="0030634F">
      <w:pPr>
        <w:jc w:val="right"/>
        <w:rPr>
          <w:sz w:val="24"/>
          <w:szCs w:val="24"/>
        </w:rPr>
      </w:pPr>
    </w:p>
    <w:p w:rsidR="00085822" w:rsidRPr="00751417" w:rsidRDefault="00085822" w:rsidP="0030634F">
      <w:pPr>
        <w:jc w:val="right"/>
        <w:rPr>
          <w:sz w:val="24"/>
          <w:szCs w:val="24"/>
        </w:rPr>
      </w:pPr>
    </w:p>
    <w:p w:rsidR="00085822" w:rsidRPr="00751417" w:rsidRDefault="00085822" w:rsidP="0030634F">
      <w:pPr>
        <w:jc w:val="both"/>
        <w:rPr>
          <w:sz w:val="24"/>
          <w:szCs w:val="24"/>
        </w:rPr>
      </w:pPr>
      <w:r w:rsidRPr="00751417">
        <w:rPr>
          <w:sz w:val="24"/>
          <w:szCs w:val="24"/>
        </w:rPr>
        <w:t>Настоящим подтверждаю, что на оказание услуг, __________________________________</w:t>
      </w:r>
    </w:p>
    <w:p w:rsidR="00085822" w:rsidRPr="00751417" w:rsidRDefault="00085822" w:rsidP="0030634F">
      <w:pPr>
        <w:jc w:val="both"/>
        <w:rPr>
          <w:sz w:val="24"/>
          <w:szCs w:val="24"/>
        </w:rPr>
      </w:pPr>
      <w:r w:rsidRPr="00751417">
        <w:rPr>
          <w:sz w:val="24"/>
          <w:szCs w:val="24"/>
        </w:rPr>
        <w:t xml:space="preserve">                                                                                                           (указать объект закупки)</w:t>
      </w:r>
    </w:p>
    <w:p w:rsidR="00085822" w:rsidRPr="00751417" w:rsidRDefault="00085822" w:rsidP="0030634F">
      <w:pPr>
        <w:jc w:val="both"/>
        <w:rPr>
          <w:sz w:val="24"/>
          <w:szCs w:val="24"/>
        </w:rPr>
      </w:pPr>
      <w:r w:rsidRPr="00751417">
        <w:rPr>
          <w:sz w:val="24"/>
          <w:szCs w:val="24"/>
        </w:rPr>
        <w:t xml:space="preserve">не требуется наличие документа(ов) (в т.ч. лицензии), подтверждающих соответствие участника требованиям, установленным пунктом 1 </w:t>
      </w:r>
      <w:hyperlink r:id="rId29" w:history="1">
        <w:r w:rsidRPr="00751417">
          <w:rPr>
            <w:sz w:val="24"/>
            <w:szCs w:val="24"/>
          </w:rPr>
          <w:t xml:space="preserve">части </w:t>
        </w:r>
      </w:hyperlink>
      <w:r w:rsidRPr="00751417">
        <w:rPr>
          <w:sz w:val="24"/>
          <w:szCs w:val="24"/>
        </w:rPr>
        <w:t xml:space="preserve">1 </w:t>
      </w:r>
      <w:hyperlink r:id="rId30" w:history="1">
        <w:r w:rsidRPr="00751417">
          <w:rPr>
            <w:sz w:val="24"/>
            <w:szCs w:val="24"/>
          </w:rPr>
          <w:t>статьи</w:t>
        </w:r>
      </w:hyperlink>
      <w:r w:rsidRPr="00751417">
        <w:rPr>
          <w:sz w:val="24"/>
          <w:szCs w:val="24"/>
        </w:rPr>
        <w:t xml:space="preserve"> 31 Федерального закона   от 05.04.2013 № 44-ФЗ. </w:t>
      </w:r>
    </w:p>
    <w:p w:rsidR="00085822" w:rsidRPr="00751417" w:rsidRDefault="00085822" w:rsidP="0030634F">
      <w:pPr>
        <w:jc w:val="both"/>
        <w:rPr>
          <w:sz w:val="24"/>
          <w:szCs w:val="24"/>
        </w:rPr>
      </w:pPr>
    </w:p>
    <w:p w:rsidR="00085822" w:rsidRPr="00751417" w:rsidRDefault="00085822" w:rsidP="0030634F">
      <w:pPr>
        <w:jc w:val="both"/>
        <w:rPr>
          <w:sz w:val="24"/>
          <w:szCs w:val="24"/>
        </w:rPr>
      </w:pPr>
    </w:p>
    <w:p w:rsidR="00085822" w:rsidRPr="00751417" w:rsidRDefault="00085822" w:rsidP="0030634F">
      <w:pPr>
        <w:jc w:val="both"/>
        <w:rPr>
          <w:sz w:val="24"/>
          <w:szCs w:val="24"/>
        </w:rPr>
      </w:pPr>
    </w:p>
    <w:p w:rsidR="00085822" w:rsidRPr="00751417" w:rsidRDefault="00085822" w:rsidP="0030634F">
      <w:pPr>
        <w:rPr>
          <w:sz w:val="24"/>
          <w:szCs w:val="24"/>
        </w:rPr>
      </w:pPr>
      <w:r w:rsidRPr="00751417">
        <w:rPr>
          <w:sz w:val="24"/>
          <w:szCs w:val="24"/>
        </w:rPr>
        <w:t>______________________</w:t>
      </w:r>
      <w:r w:rsidRPr="00751417">
        <w:rPr>
          <w:sz w:val="24"/>
          <w:szCs w:val="24"/>
        </w:rPr>
        <w:tab/>
      </w:r>
      <w:r w:rsidRPr="00751417">
        <w:rPr>
          <w:sz w:val="24"/>
          <w:szCs w:val="24"/>
        </w:rPr>
        <w:tab/>
        <w:t xml:space="preserve">                     ___________________________</w:t>
      </w:r>
      <w:r w:rsidRPr="00751417">
        <w:rPr>
          <w:sz w:val="24"/>
          <w:szCs w:val="24"/>
        </w:rPr>
        <w:tab/>
      </w:r>
    </w:p>
    <w:p w:rsidR="00085822" w:rsidRPr="0030634F" w:rsidRDefault="00085822" w:rsidP="0030634F">
      <w:pPr>
        <w:rPr>
          <w:sz w:val="24"/>
          <w:szCs w:val="24"/>
        </w:rPr>
      </w:pPr>
      <w:r w:rsidRPr="00751417">
        <w:rPr>
          <w:sz w:val="24"/>
          <w:szCs w:val="24"/>
        </w:rPr>
        <w:t>Ф.И.О. руководителя Заказчика</w:t>
      </w:r>
      <w:r w:rsidRPr="00751417">
        <w:rPr>
          <w:sz w:val="24"/>
          <w:szCs w:val="24"/>
        </w:rPr>
        <w:tab/>
        <w:t xml:space="preserve">                  </w:t>
      </w:r>
      <w:r w:rsidRPr="00751417">
        <w:rPr>
          <w:b/>
          <w:sz w:val="24"/>
          <w:szCs w:val="24"/>
        </w:rPr>
        <w:t>Подпись</w:t>
      </w:r>
      <w:r w:rsidRPr="00751417">
        <w:rPr>
          <w:sz w:val="24"/>
          <w:szCs w:val="24"/>
        </w:rPr>
        <w:t xml:space="preserve"> руководителя Заказчика</w:t>
      </w:r>
      <w:r w:rsidRPr="0030634F">
        <w:rPr>
          <w:sz w:val="24"/>
          <w:szCs w:val="24"/>
        </w:rPr>
        <w:tab/>
      </w:r>
    </w:p>
    <w:p w:rsidR="00085822" w:rsidRPr="0030634F" w:rsidRDefault="00085822" w:rsidP="0030634F">
      <w:pPr>
        <w:jc w:val="both"/>
        <w:rPr>
          <w:sz w:val="24"/>
          <w:szCs w:val="24"/>
          <w:u w:val="single"/>
        </w:rPr>
      </w:pPr>
    </w:p>
    <w:p w:rsidR="00085822" w:rsidRPr="0030634F" w:rsidRDefault="00085822" w:rsidP="0030634F">
      <w:pPr>
        <w:rPr>
          <w:sz w:val="24"/>
          <w:szCs w:val="24"/>
        </w:rPr>
      </w:pPr>
      <w:r w:rsidRPr="0030634F">
        <w:rPr>
          <w:sz w:val="24"/>
          <w:szCs w:val="24"/>
        </w:rPr>
        <w:tab/>
      </w:r>
    </w:p>
    <w:p w:rsidR="00085822" w:rsidRPr="0030634F" w:rsidRDefault="00085822" w:rsidP="0030634F">
      <w:pPr>
        <w:jc w:val="center"/>
        <w:rPr>
          <w:sz w:val="24"/>
          <w:szCs w:val="24"/>
        </w:rPr>
      </w:pPr>
    </w:p>
    <w:p w:rsidR="00085822" w:rsidRPr="0030634F" w:rsidRDefault="00085822" w:rsidP="00B6233F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sectPr w:rsidR="00085822" w:rsidRPr="0030634F" w:rsidSect="0030634F">
      <w:type w:val="continuous"/>
      <w:pgSz w:w="11907" w:h="16840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822" w:rsidRDefault="00085822">
      <w:r>
        <w:separator/>
      </w:r>
    </w:p>
  </w:endnote>
  <w:endnote w:type="continuationSeparator" w:id="1">
    <w:p w:rsidR="00085822" w:rsidRDefault="00085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822" w:rsidRDefault="0008582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822" w:rsidRDefault="000858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822" w:rsidRDefault="00085822">
      <w:r>
        <w:separator/>
      </w:r>
    </w:p>
  </w:footnote>
  <w:footnote w:type="continuationSeparator" w:id="1">
    <w:p w:rsidR="00085822" w:rsidRDefault="00085822">
      <w:r>
        <w:continuationSeparator/>
      </w:r>
    </w:p>
  </w:footnote>
  <w:footnote w:id="2">
    <w:p w:rsidR="00085822" w:rsidRDefault="00085822" w:rsidP="00A6767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651C5">
        <w:t>Данные формы приложений к заявке носят рекомендательный характер, заказчики вправе представить в составе заявки приложения, соответствующие требованиям Федерального закона от 05.04.2013 N 44-ФЗ «О контрактной системе в сфере закупок товаров, работ, услуг для обеспечения государственных и муниципальных нужд», в иной форме.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822" w:rsidRDefault="00085822" w:rsidP="00D33A69">
    <w:pPr>
      <w:pStyle w:val="Header"/>
      <w:framePr w:wrap="auto" w:vAnchor="text" w:hAnchor="margin" w:xAlign="center" w:y="1"/>
      <w:rPr>
        <w:rStyle w:val="PageNumber"/>
      </w:rPr>
    </w:pPr>
  </w:p>
  <w:p w:rsidR="00085822" w:rsidRDefault="0008582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3BA3"/>
    <w:multiLevelType w:val="hybridMultilevel"/>
    <w:tmpl w:val="F39E8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6B20D1"/>
    <w:multiLevelType w:val="multilevel"/>
    <w:tmpl w:val="FF68E2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278E33F4"/>
    <w:multiLevelType w:val="hybridMultilevel"/>
    <w:tmpl w:val="41220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B84AB3"/>
    <w:multiLevelType w:val="hybridMultilevel"/>
    <w:tmpl w:val="9400710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3C661F6"/>
    <w:multiLevelType w:val="singleLevel"/>
    <w:tmpl w:val="F43889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5">
    <w:nsid w:val="3A7B31B7"/>
    <w:multiLevelType w:val="hybridMultilevel"/>
    <w:tmpl w:val="DA7ED1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8197310"/>
    <w:multiLevelType w:val="hybridMultilevel"/>
    <w:tmpl w:val="24F8AA4E"/>
    <w:lvl w:ilvl="0" w:tplc="8B442094">
      <w:start w:val="1"/>
      <w:numFmt w:val="decimal"/>
      <w:lvlText w:val="%1."/>
      <w:lvlJc w:val="left"/>
      <w:pPr>
        <w:tabs>
          <w:tab w:val="num" w:pos="1350"/>
        </w:tabs>
        <w:ind w:left="1350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CBC6FC2"/>
    <w:multiLevelType w:val="hybridMultilevel"/>
    <w:tmpl w:val="38FED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7E779E"/>
    <w:multiLevelType w:val="hybridMultilevel"/>
    <w:tmpl w:val="397CD972"/>
    <w:lvl w:ilvl="0" w:tplc="AE1C1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DFD4E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6F306063"/>
    <w:multiLevelType w:val="hybridMultilevel"/>
    <w:tmpl w:val="220C9CF2"/>
    <w:lvl w:ilvl="0" w:tplc="E5EE78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758B14DE"/>
    <w:multiLevelType w:val="hybridMultilevel"/>
    <w:tmpl w:val="9400710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7054F55"/>
    <w:multiLevelType w:val="hybridMultilevel"/>
    <w:tmpl w:val="EEFC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8EF45E8"/>
    <w:multiLevelType w:val="hybridMultilevel"/>
    <w:tmpl w:val="9400710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12"/>
  </w:num>
  <w:num w:numId="9">
    <w:abstractNumId w:val="0"/>
  </w:num>
  <w:num w:numId="10">
    <w:abstractNumId w:val="13"/>
  </w:num>
  <w:num w:numId="11">
    <w:abstractNumId w:val="1"/>
  </w:num>
  <w:num w:numId="12">
    <w:abstractNumId w:val="7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142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4CD"/>
    <w:rsid w:val="00006138"/>
    <w:rsid w:val="000067E8"/>
    <w:rsid w:val="0001066C"/>
    <w:rsid w:val="000159D9"/>
    <w:rsid w:val="00022A91"/>
    <w:rsid w:val="00033792"/>
    <w:rsid w:val="00033CA8"/>
    <w:rsid w:val="00041089"/>
    <w:rsid w:val="0005135E"/>
    <w:rsid w:val="0005451F"/>
    <w:rsid w:val="000561AB"/>
    <w:rsid w:val="000575D8"/>
    <w:rsid w:val="0006168F"/>
    <w:rsid w:val="00063C4C"/>
    <w:rsid w:val="00066CA9"/>
    <w:rsid w:val="00071AAB"/>
    <w:rsid w:val="000726A9"/>
    <w:rsid w:val="000752E4"/>
    <w:rsid w:val="0007658D"/>
    <w:rsid w:val="00077E39"/>
    <w:rsid w:val="0008238E"/>
    <w:rsid w:val="00085822"/>
    <w:rsid w:val="00091087"/>
    <w:rsid w:val="00095962"/>
    <w:rsid w:val="000961FE"/>
    <w:rsid w:val="000A046C"/>
    <w:rsid w:val="000A3C99"/>
    <w:rsid w:val="000B4397"/>
    <w:rsid w:val="000B65B0"/>
    <w:rsid w:val="000C0B42"/>
    <w:rsid w:val="000D2764"/>
    <w:rsid w:val="000D2C2D"/>
    <w:rsid w:val="000D4195"/>
    <w:rsid w:val="000D494D"/>
    <w:rsid w:val="000D7B93"/>
    <w:rsid w:val="000E27BD"/>
    <w:rsid w:val="000E35E1"/>
    <w:rsid w:val="000E41B7"/>
    <w:rsid w:val="000E7D79"/>
    <w:rsid w:val="000F23F9"/>
    <w:rsid w:val="000F48F2"/>
    <w:rsid w:val="000F5A2B"/>
    <w:rsid w:val="00103B51"/>
    <w:rsid w:val="00107FC2"/>
    <w:rsid w:val="0011316E"/>
    <w:rsid w:val="00116463"/>
    <w:rsid w:val="00121C75"/>
    <w:rsid w:val="00122368"/>
    <w:rsid w:val="00124534"/>
    <w:rsid w:val="00125BDB"/>
    <w:rsid w:val="00127789"/>
    <w:rsid w:val="00132201"/>
    <w:rsid w:val="00134691"/>
    <w:rsid w:val="001347DE"/>
    <w:rsid w:val="00137342"/>
    <w:rsid w:val="001459E0"/>
    <w:rsid w:val="00146924"/>
    <w:rsid w:val="00146CB5"/>
    <w:rsid w:val="001474BC"/>
    <w:rsid w:val="00151A8B"/>
    <w:rsid w:val="00153813"/>
    <w:rsid w:val="001551E6"/>
    <w:rsid w:val="00155A7A"/>
    <w:rsid w:val="00156D9F"/>
    <w:rsid w:val="00164A18"/>
    <w:rsid w:val="0016587F"/>
    <w:rsid w:val="00174FAF"/>
    <w:rsid w:val="00177F14"/>
    <w:rsid w:val="0018163F"/>
    <w:rsid w:val="0018221E"/>
    <w:rsid w:val="00183101"/>
    <w:rsid w:val="00183DA4"/>
    <w:rsid w:val="00187174"/>
    <w:rsid w:val="001979A9"/>
    <w:rsid w:val="00197A27"/>
    <w:rsid w:val="001B3294"/>
    <w:rsid w:val="001B5012"/>
    <w:rsid w:val="001B775A"/>
    <w:rsid w:val="001C1415"/>
    <w:rsid w:val="001C40ED"/>
    <w:rsid w:val="001C5B5A"/>
    <w:rsid w:val="001C7437"/>
    <w:rsid w:val="001D3CEB"/>
    <w:rsid w:val="001E24C3"/>
    <w:rsid w:val="001F303B"/>
    <w:rsid w:val="00207220"/>
    <w:rsid w:val="00207715"/>
    <w:rsid w:val="00211976"/>
    <w:rsid w:val="00213A9E"/>
    <w:rsid w:val="002322EC"/>
    <w:rsid w:val="00232504"/>
    <w:rsid w:val="00232961"/>
    <w:rsid w:val="00233609"/>
    <w:rsid w:val="0023490B"/>
    <w:rsid w:val="00243EF8"/>
    <w:rsid w:val="00243FFC"/>
    <w:rsid w:val="002462FE"/>
    <w:rsid w:val="002472A3"/>
    <w:rsid w:val="00253FE1"/>
    <w:rsid w:val="00260B3C"/>
    <w:rsid w:val="00276D63"/>
    <w:rsid w:val="00276D8F"/>
    <w:rsid w:val="00277C0D"/>
    <w:rsid w:val="00280A36"/>
    <w:rsid w:val="0029207A"/>
    <w:rsid w:val="002923C5"/>
    <w:rsid w:val="00294924"/>
    <w:rsid w:val="00297CFF"/>
    <w:rsid w:val="002A019A"/>
    <w:rsid w:val="002A0D80"/>
    <w:rsid w:val="002A1A24"/>
    <w:rsid w:val="002A2812"/>
    <w:rsid w:val="002A3069"/>
    <w:rsid w:val="002A7928"/>
    <w:rsid w:val="002A79A0"/>
    <w:rsid w:val="002B001F"/>
    <w:rsid w:val="002B73CA"/>
    <w:rsid w:val="002C2010"/>
    <w:rsid w:val="002C42FF"/>
    <w:rsid w:val="002C4D96"/>
    <w:rsid w:val="002D0920"/>
    <w:rsid w:val="002D3A2C"/>
    <w:rsid w:val="002D5369"/>
    <w:rsid w:val="002D563C"/>
    <w:rsid w:val="002E1C44"/>
    <w:rsid w:val="002E6845"/>
    <w:rsid w:val="00301A91"/>
    <w:rsid w:val="00302D11"/>
    <w:rsid w:val="00305C3F"/>
    <w:rsid w:val="0030634F"/>
    <w:rsid w:val="00312E16"/>
    <w:rsid w:val="00314A7C"/>
    <w:rsid w:val="00315292"/>
    <w:rsid w:val="00315CB4"/>
    <w:rsid w:val="00320700"/>
    <w:rsid w:val="00324819"/>
    <w:rsid w:val="003249E9"/>
    <w:rsid w:val="00332B03"/>
    <w:rsid w:val="00332F4E"/>
    <w:rsid w:val="003442AA"/>
    <w:rsid w:val="003550BB"/>
    <w:rsid w:val="00355728"/>
    <w:rsid w:val="00362EB7"/>
    <w:rsid w:val="00366517"/>
    <w:rsid w:val="0036776C"/>
    <w:rsid w:val="00371711"/>
    <w:rsid w:val="00373664"/>
    <w:rsid w:val="00374F3A"/>
    <w:rsid w:val="00376082"/>
    <w:rsid w:val="00382441"/>
    <w:rsid w:val="00391353"/>
    <w:rsid w:val="0039282A"/>
    <w:rsid w:val="00396E88"/>
    <w:rsid w:val="00397414"/>
    <w:rsid w:val="00397452"/>
    <w:rsid w:val="003976D7"/>
    <w:rsid w:val="003A2C5B"/>
    <w:rsid w:val="003A3238"/>
    <w:rsid w:val="003A41F0"/>
    <w:rsid w:val="003A53B4"/>
    <w:rsid w:val="003C0937"/>
    <w:rsid w:val="003C56BC"/>
    <w:rsid w:val="003C7BE8"/>
    <w:rsid w:val="003D078B"/>
    <w:rsid w:val="003D13E9"/>
    <w:rsid w:val="003D520C"/>
    <w:rsid w:val="003D58DD"/>
    <w:rsid w:val="003D774D"/>
    <w:rsid w:val="003E34CD"/>
    <w:rsid w:val="003E49CC"/>
    <w:rsid w:val="003E4F20"/>
    <w:rsid w:val="003E61B1"/>
    <w:rsid w:val="003F0770"/>
    <w:rsid w:val="003F0B17"/>
    <w:rsid w:val="003F0D32"/>
    <w:rsid w:val="0040633A"/>
    <w:rsid w:val="004147BE"/>
    <w:rsid w:val="00433385"/>
    <w:rsid w:val="004336F6"/>
    <w:rsid w:val="004337E5"/>
    <w:rsid w:val="00433A88"/>
    <w:rsid w:val="00434904"/>
    <w:rsid w:val="0043564E"/>
    <w:rsid w:val="00443BCD"/>
    <w:rsid w:val="00444118"/>
    <w:rsid w:val="00444570"/>
    <w:rsid w:val="004500E7"/>
    <w:rsid w:val="0045587A"/>
    <w:rsid w:val="00457679"/>
    <w:rsid w:val="004635AE"/>
    <w:rsid w:val="004637AB"/>
    <w:rsid w:val="004637C7"/>
    <w:rsid w:val="00463C22"/>
    <w:rsid w:val="0047376E"/>
    <w:rsid w:val="004771D0"/>
    <w:rsid w:val="004811EF"/>
    <w:rsid w:val="00484E7A"/>
    <w:rsid w:val="00485C4A"/>
    <w:rsid w:val="00486F9B"/>
    <w:rsid w:val="00493EDE"/>
    <w:rsid w:val="004A35C7"/>
    <w:rsid w:val="004A4DC3"/>
    <w:rsid w:val="004B0032"/>
    <w:rsid w:val="004B3BBD"/>
    <w:rsid w:val="004B7887"/>
    <w:rsid w:val="004C03BE"/>
    <w:rsid w:val="004C04EF"/>
    <w:rsid w:val="004C08E9"/>
    <w:rsid w:val="004C252D"/>
    <w:rsid w:val="004C54FE"/>
    <w:rsid w:val="004C648F"/>
    <w:rsid w:val="004D29BC"/>
    <w:rsid w:val="004D4B6E"/>
    <w:rsid w:val="004E09B0"/>
    <w:rsid w:val="004F01E6"/>
    <w:rsid w:val="004F274F"/>
    <w:rsid w:val="004F4D48"/>
    <w:rsid w:val="00501EEA"/>
    <w:rsid w:val="00506D97"/>
    <w:rsid w:val="00510E04"/>
    <w:rsid w:val="0051109D"/>
    <w:rsid w:val="005114E6"/>
    <w:rsid w:val="00513997"/>
    <w:rsid w:val="00515B3B"/>
    <w:rsid w:val="00517651"/>
    <w:rsid w:val="0052371E"/>
    <w:rsid w:val="005326D2"/>
    <w:rsid w:val="00533163"/>
    <w:rsid w:val="005373D0"/>
    <w:rsid w:val="00540999"/>
    <w:rsid w:val="00546C8D"/>
    <w:rsid w:val="0055020C"/>
    <w:rsid w:val="00552D30"/>
    <w:rsid w:val="00553BE9"/>
    <w:rsid w:val="00556A19"/>
    <w:rsid w:val="00556EAB"/>
    <w:rsid w:val="00557007"/>
    <w:rsid w:val="00561348"/>
    <w:rsid w:val="005663AE"/>
    <w:rsid w:val="00570748"/>
    <w:rsid w:val="00572AE4"/>
    <w:rsid w:val="005742F5"/>
    <w:rsid w:val="005822A9"/>
    <w:rsid w:val="00590B4F"/>
    <w:rsid w:val="00591BC2"/>
    <w:rsid w:val="0059753F"/>
    <w:rsid w:val="005B4F28"/>
    <w:rsid w:val="005B5D98"/>
    <w:rsid w:val="005C01CC"/>
    <w:rsid w:val="005C0B2D"/>
    <w:rsid w:val="005C2191"/>
    <w:rsid w:val="005C4198"/>
    <w:rsid w:val="005C6038"/>
    <w:rsid w:val="005C691F"/>
    <w:rsid w:val="005D3FE2"/>
    <w:rsid w:val="005D62D5"/>
    <w:rsid w:val="005E140F"/>
    <w:rsid w:val="005E2EB6"/>
    <w:rsid w:val="005E3D79"/>
    <w:rsid w:val="005E7CA3"/>
    <w:rsid w:val="005F0099"/>
    <w:rsid w:val="00601448"/>
    <w:rsid w:val="0060231B"/>
    <w:rsid w:val="006146A7"/>
    <w:rsid w:val="0061503C"/>
    <w:rsid w:val="00627F01"/>
    <w:rsid w:val="0063024C"/>
    <w:rsid w:val="006323ED"/>
    <w:rsid w:val="006338B9"/>
    <w:rsid w:val="00635806"/>
    <w:rsid w:val="00642918"/>
    <w:rsid w:val="006430E3"/>
    <w:rsid w:val="006573F8"/>
    <w:rsid w:val="006603A5"/>
    <w:rsid w:val="00661FA2"/>
    <w:rsid w:val="00662B61"/>
    <w:rsid w:val="00665242"/>
    <w:rsid w:val="00665D8C"/>
    <w:rsid w:val="006709DE"/>
    <w:rsid w:val="00673149"/>
    <w:rsid w:val="00675E17"/>
    <w:rsid w:val="00676ED5"/>
    <w:rsid w:val="006801B1"/>
    <w:rsid w:val="00685FBA"/>
    <w:rsid w:val="00690D05"/>
    <w:rsid w:val="006970EB"/>
    <w:rsid w:val="00697371"/>
    <w:rsid w:val="006A198E"/>
    <w:rsid w:val="006A4880"/>
    <w:rsid w:val="006A7AC5"/>
    <w:rsid w:val="006B0C0D"/>
    <w:rsid w:val="006B1415"/>
    <w:rsid w:val="006C458E"/>
    <w:rsid w:val="006C73CD"/>
    <w:rsid w:val="006D6785"/>
    <w:rsid w:val="006D7085"/>
    <w:rsid w:val="006D79F4"/>
    <w:rsid w:val="006E09EC"/>
    <w:rsid w:val="006E2101"/>
    <w:rsid w:val="006E2B76"/>
    <w:rsid w:val="006E3207"/>
    <w:rsid w:val="006F10ED"/>
    <w:rsid w:val="006F45B3"/>
    <w:rsid w:val="006F61D8"/>
    <w:rsid w:val="0070117A"/>
    <w:rsid w:val="00702D07"/>
    <w:rsid w:val="00703F17"/>
    <w:rsid w:val="007064E4"/>
    <w:rsid w:val="0070780F"/>
    <w:rsid w:val="00707B8E"/>
    <w:rsid w:val="0071052E"/>
    <w:rsid w:val="00722B8B"/>
    <w:rsid w:val="00725E6A"/>
    <w:rsid w:val="00726AA3"/>
    <w:rsid w:val="00727345"/>
    <w:rsid w:val="00735E7C"/>
    <w:rsid w:val="00743674"/>
    <w:rsid w:val="00746AE5"/>
    <w:rsid w:val="00746EC5"/>
    <w:rsid w:val="00751417"/>
    <w:rsid w:val="00752E9F"/>
    <w:rsid w:val="00753317"/>
    <w:rsid w:val="00753728"/>
    <w:rsid w:val="00753974"/>
    <w:rsid w:val="007560A8"/>
    <w:rsid w:val="00757AC1"/>
    <w:rsid w:val="00757C45"/>
    <w:rsid w:val="00761FBD"/>
    <w:rsid w:val="00762073"/>
    <w:rsid w:val="00774446"/>
    <w:rsid w:val="007829C1"/>
    <w:rsid w:val="00785DC6"/>
    <w:rsid w:val="00792E6B"/>
    <w:rsid w:val="00794E7A"/>
    <w:rsid w:val="007A02A0"/>
    <w:rsid w:val="007A757A"/>
    <w:rsid w:val="007B0F7E"/>
    <w:rsid w:val="007C1B73"/>
    <w:rsid w:val="007C44F3"/>
    <w:rsid w:val="007C4FBA"/>
    <w:rsid w:val="007C5962"/>
    <w:rsid w:val="007D0304"/>
    <w:rsid w:val="007D2A7E"/>
    <w:rsid w:val="007D4BA9"/>
    <w:rsid w:val="007D57DA"/>
    <w:rsid w:val="007D7598"/>
    <w:rsid w:val="007E047E"/>
    <w:rsid w:val="007F2517"/>
    <w:rsid w:val="007F2B85"/>
    <w:rsid w:val="007F40CF"/>
    <w:rsid w:val="00801B21"/>
    <w:rsid w:val="008061A3"/>
    <w:rsid w:val="0080770D"/>
    <w:rsid w:val="00810FDB"/>
    <w:rsid w:val="008114CF"/>
    <w:rsid w:val="00814983"/>
    <w:rsid w:val="008150A7"/>
    <w:rsid w:val="008151DE"/>
    <w:rsid w:val="0081584A"/>
    <w:rsid w:val="00816711"/>
    <w:rsid w:val="00816D3F"/>
    <w:rsid w:val="008308DC"/>
    <w:rsid w:val="008330B8"/>
    <w:rsid w:val="008363F5"/>
    <w:rsid w:val="0084268F"/>
    <w:rsid w:val="00843714"/>
    <w:rsid w:val="00844A21"/>
    <w:rsid w:val="00844B7B"/>
    <w:rsid w:val="008525FE"/>
    <w:rsid w:val="00856D6A"/>
    <w:rsid w:val="00862157"/>
    <w:rsid w:val="0086577C"/>
    <w:rsid w:val="00866F08"/>
    <w:rsid w:val="0087039B"/>
    <w:rsid w:val="008704E3"/>
    <w:rsid w:val="00870638"/>
    <w:rsid w:val="00872198"/>
    <w:rsid w:val="00872420"/>
    <w:rsid w:val="00883693"/>
    <w:rsid w:val="00886353"/>
    <w:rsid w:val="00892201"/>
    <w:rsid w:val="00895046"/>
    <w:rsid w:val="0089545B"/>
    <w:rsid w:val="008A22F7"/>
    <w:rsid w:val="008A2C14"/>
    <w:rsid w:val="008A6F81"/>
    <w:rsid w:val="008B60D0"/>
    <w:rsid w:val="008B67DB"/>
    <w:rsid w:val="008B6A5B"/>
    <w:rsid w:val="008B7D09"/>
    <w:rsid w:val="008C4A45"/>
    <w:rsid w:val="008C533C"/>
    <w:rsid w:val="008D3761"/>
    <w:rsid w:val="008E4D94"/>
    <w:rsid w:val="008E5B92"/>
    <w:rsid w:val="008E617A"/>
    <w:rsid w:val="008E7141"/>
    <w:rsid w:val="008F2FFD"/>
    <w:rsid w:val="008F4308"/>
    <w:rsid w:val="008F6A1B"/>
    <w:rsid w:val="008F7BEF"/>
    <w:rsid w:val="008F7E2F"/>
    <w:rsid w:val="00902D11"/>
    <w:rsid w:val="009052E0"/>
    <w:rsid w:val="0090539A"/>
    <w:rsid w:val="009121B8"/>
    <w:rsid w:val="009126C2"/>
    <w:rsid w:val="00913B8E"/>
    <w:rsid w:val="009175D3"/>
    <w:rsid w:val="00917FB3"/>
    <w:rsid w:val="0093385F"/>
    <w:rsid w:val="009369C4"/>
    <w:rsid w:val="00936D76"/>
    <w:rsid w:val="00946846"/>
    <w:rsid w:val="00953856"/>
    <w:rsid w:val="009551F1"/>
    <w:rsid w:val="009557A7"/>
    <w:rsid w:val="0096364A"/>
    <w:rsid w:val="00967F57"/>
    <w:rsid w:val="00974E38"/>
    <w:rsid w:val="0097591A"/>
    <w:rsid w:val="0097621D"/>
    <w:rsid w:val="0099254A"/>
    <w:rsid w:val="00992746"/>
    <w:rsid w:val="00994C2F"/>
    <w:rsid w:val="009A52BE"/>
    <w:rsid w:val="009A6642"/>
    <w:rsid w:val="009A6AF5"/>
    <w:rsid w:val="009B2504"/>
    <w:rsid w:val="009B53D7"/>
    <w:rsid w:val="009B58DA"/>
    <w:rsid w:val="009C0ED6"/>
    <w:rsid w:val="009C384B"/>
    <w:rsid w:val="009C404B"/>
    <w:rsid w:val="009D2A1B"/>
    <w:rsid w:val="009D7861"/>
    <w:rsid w:val="009E0DE4"/>
    <w:rsid w:val="009E1D96"/>
    <w:rsid w:val="009E5CA9"/>
    <w:rsid w:val="009F78B2"/>
    <w:rsid w:val="00A065F5"/>
    <w:rsid w:val="00A07EAA"/>
    <w:rsid w:val="00A10385"/>
    <w:rsid w:val="00A1552B"/>
    <w:rsid w:val="00A16378"/>
    <w:rsid w:val="00A34C06"/>
    <w:rsid w:val="00A45575"/>
    <w:rsid w:val="00A46350"/>
    <w:rsid w:val="00A56795"/>
    <w:rsid w:val="00A57514"/>
    <w:rsid w:val="00A60205"/>
    <w:rsid w:val="00A604FC"/>
    <w:rsid w:val="00A60A38"/>
    <w:rsid w:val="00A6180C"/>
    <w:rsid w:val="00A633CB"/>
    <w:rsid w:val="00A65131"/>
    <w:rsid w:val="00A66D35"/>
    <w:rsid w:val="00A67672"/>
    <w:rsid w:val="00A67A23"/>
    <w:rsid w:val="00A72238"/>
    <w:rsid w:val="00A77D2F"/>
    <w:rsid w:val="00A820A3"/>
    <w:rsid w:val="00A86836"/>
    <w:rsid w:val="00A9698D"/>
    <w:rsid w:val="00AB1B6E"/>
    <w:rsid w:val="00AB4C01"/>
    <w:rsid w:val="00AB5C7C"/>
    <w:rsid w:val="00AC014C"/>
    <w:rsid w:val="00AD398E"/>
    <w:rsid w:val="00AE2D0C"/>
    <w:rsid w:val="00AE3922"/>
    <w:rsid w:val="00AE5771"/>
    <w:rsid w:val="00AF1284"/>
    <w:rsid w:val="00B13530"/>
    <w:rsid w:val="00B14CD9"/>
    <w:rsid w:val="00B15EA1"/>
    <w:rsid w:val="00B16483"/>
    <w:rsid w:val="00B173C8"/>
    <w:rsid w:val="00B222E5"/>
    <w:rsid w:val="00B22627"/>
    <w:rsid w:val="00B27AB1"/>
    <w:rsid w:val="00B306FF"/>
    <w:rsid w:val="00B32970"/>
    <w:rsid w:val="00B442B3"/>
    <w:rsid w:val="00B4484D"/>
    <w:rsid w:val="00B53C15"/>
    <w:rsid w:val="00B60F94"/>
    <w:rsid w:val="00B620A8"/>
    <w:rsid w:val="00B6233F"/>
    <w:rsid w:val="00B73C8C"/>
    <w:rsid w:val="00B8341B"/>
    <w:rsid w:val="00B84450"/>
    <w:rsid w:val="00B84F54"/>
    <w:rsid w:val="00B91F91"/>
    <w:rsid w:val="00B9267D"/>
    <w:rsid w:val="00BA0798"/>
    <w:rsid w:val="00BA3F1B"/>
    <w:rsid w:val="00BA52CC"/>
    <w:rsid w:val="00BA7999"/>
    <w:rsid w:val="00BC1CCB"/>
    <w:rsid w:val="00BC4194"/>
    <w:rsid w:val="00BC6993"/>
    <w:rsid w:val="00BD3A7E"/>
    <w:rsid w:val="00BE1ECD"/>
    <w:rsid w:val="00BE36C8"/>
    <w:rsid w:val="00BE5451"/>
    <w:rsid w:val="00BE64D4"/>
    <w:rsid w:val="00BF0EC5"/>
    <w:rsid w:val="00BF12E9"/>
    <w:rsid w:val="00BF169E"/>
    <w:rsid w:val="00BF39F7"/>
    <w:rsid w:val="00BF4018"/>
    <w:rsid w:val="00BF7D43"/>
    <w:rsid w:val="00C02839"/>
    <w:rsid w:val="00C03320"/>
    <w:rsid w:val="00C04797"/>
    <w:rsid w:val="00C07BAA"/>
    <w:rsid w:val="00C109DB"/>
    <w:rsid w:val="00C13B5A"/>
    <w:rsid w:val="00C16B91"/>
    <w:rsid w:val="00C23410"/>
    <w:rsid w:val="00C256C0"/>
    <w:rsid w:val="00C30196"/>
    <w:rsid w:val="00C3250D"/>
    <w:rsid w:val="00C32D6D"/>
    <w:rsid w:val="00C41A0A"/>
    <w:rsid w:val="00C4777B"/>
    <w:rsid w:val="00C506CE"/>
    <w:rsid w:val="00C508C8"/>
    <w:rsid w:val="00C52AF1"/>
    <w:rsid w:val="00C61689"/>
    <w:rsid w:val="00C651C5"/>
    <w:rsid w:val="00C65503"/>
    <w:rsid w:val="00C66AD7"/>
    <w:rsid w:val="00C75476"/>
    <w:rsid w:val="00C754ED"/>
    <w:rsid w:val="00C7721B"/>
    <w:rsid w:val="00C82E7C"/>
    <w:rsid w:val="00C93CCD"/>
    <w:rsid w:val="00C94E40"/>
    <w:rsid w:val="00C951F3"/>
    <w:rsid w:val="00C953EB"/>
    <w:rsid w:val="00C9580F"/>
    <w:rsid w:val="00CA148A"/>
    <w:rsid w:val="00CA1FD5"/>
    <w:rsid w:val="00CA3D31"/>
    <w:rsid w:val="00CA6D3D"/>
    <w:rsid w:val="00CB0D32"/>
    <w:rsid w:val="00CB5B24"/>
    <w:rsid w:val="00CC47CE"/>
    <w:rsid w:val="00CC6995"/>
    <w:rsid w:val="00CD6764"/>
    <w:rsid w:val="00CE4E39"/>
    <w:rsid w:val="00CE528F"/>
    <w:rsid w:val="00CE7BD6"/>
    <w:rsid w:val="00CE7CA4"/>
    <w:rsid w:val="00CF0377"/>
    <w:rsid w:val="00CF063E"/>
    <w:rsid w:val="00CF705E"/>
    <w:rsid w:val="00CF7A65"/>
    <w:rsid w:val="00D07C33"/>
    <w:rsid w:val="00D13BD9"/>
    <w:rsid w:val="00D1797F"/>
    <w:rsid w:val="00D20BB8"/>
    <w:rsid w:val="00D25CA9"/>
    <w:rsid w:val="00D25E0D"/>
    <w:rsid w:val="00D2779A"/>
    <w:rsid w:val="00D32F8A"/>
    <w:rsid w:val="00D3374F"/>
    <w:rsid w:val="00D33A69"/>
    <w:rsid w:val="00D37677"/>
    <w:rsid w:val="00D46834"/>
    <w:rsid w:val="00D50D52"/>
    <w:rsid w:val="00D51362"/>
    <w:rsid w:val="00D6372C"/>
    <w:rsid w:val="00D640F0"/>
    <w:rsid w:val="00D6714B"/>
    <w:rsid w:val="00D75CF0"/>
    <w:rsid w:val="00D8694E"/>
    <w:rsid w:val="00D9127F"/>
    <w:rsid w:val="00D95FEA"/>
    <w:rsid w:val="00D96C86"/>
    <w:rsid w:val="00D97307"/>
    <w:rsid w:val="00DA23BB"/>
    <w:rsid w:val="00DA625B"/>
    <w:rsid w:val="00DB12CA"/>
    <w:rsid w:val="00DB472D"/>
    <w:rsid w:val="00DC1CEC"/>
    <w:rsid w:val="00DC6A2A"/>
    <w:rsid w:val="00DC7774"/>
    <w:rsid w:val="00DD2F20"/>
    <w:rsid w:val="00DD3C21"/>
    <w:rsid w:val="00DD7E24"/>
    <w:rsid w:val="00DE16B4"/>
    <w:rsid w:val="00DF0F76"/>
    <w:rsid w:val="00DF70F0"/>
    <w:rsid w:val="00E0089A"/>
    <w:rsid w:val="00E02379"/>
    <w:rsid w:val="00E0395C"/>
    <w:rsid w:val="00E04E91"/>
    <w:rsid w:val="00E0519E"/>
    <w:rsid w:val="00E1127F"/>
    <w:rsid w:val="00E121E5"/>
    <w:rsid w:val="00E139B4"/>
    <w:rsid w:val="00E14842"/>
    <w:rsid w:val="00E15E06"/>
    <w:rsid w:val="00E261FD"/>
    <w:rsid w:val="00E301FA"/>
    <w:rsid w:val="00E32431"/>
    <w:rsid w:val="00E345C8"/>
    <w:rsid w:val="00E37789"/>
    <w:rsid w:val="00E37893"/>
    <w:rsid w:val="00E4241F"/>
    <w:rsid w:val="00E44A0D"/>
    <w:rsid w:val="00E4542E"/>
    <w:rsid w:val="00E46CD3"/>
    <w:rsid w:val="00E51826"/>
    <w:rsid w:val="00E55911"/>
    <w:rsid w:val="00E66435"/>
    <w:rsid w:val="00E71812"/>
    <w:rsid w:val="00E7392D"/>
    <w:rsid w:val="00E748EE"/>
    <w:rsid w:val="00E761AC"/>
    <w:rsid w:val="00E84736"/>
    <w:rsid w:val="00E862D1"/>
    <w:rsid w:val="00E871B9"/>
    <w:rsid w:val="00EA14D9"/>
    <w:rsid w:val="00EA3126"/>
    <w:rsid w:val="00EA598C"/>
    <w:rsid w:val="00EA5AFA"/>
    <w:rsid w:val="00EB06E1"/>
    <w:rsid w:val="00EB0A39"/>
    <w:rsid w:val="00EB59B6"/>
    <w:rsid w:val="00EB70F3"/>
    <w:rsid w:val="00EC1D3A"/>
    <w:rsid w:val="00ED1718"/>
    <w:rsid w:val="00ED73C3"/>
    <w:rsid w:val="00ED7ABC"/>
    <w:rsid w:val="00EE4562"/>
    <w:rsid w:val="00EF09AF"/>
    <w:rsid w:val="00EF0DC8"/>
    <w:rsid w:val="00EF3BD6"/>
    <w:rsid w:val="00EF4E6C"/>
    <w:rsid w:val="00F005CB"/>
    <w:rsid w:val="00F01A8E"/>
    <w:rsid w:val="00F0787F"/>
    <w:rsid w:val="00F10A68"/>
    <w:rsid w:val="00F1507F"/>
    <w:rsid w:val="00F1730E"/>
    <w:rsid w:val="00F24584"/>
    <w:rsid w:val="00F30687"/>
    <w:rsid w:val="00F40621"/>
    <w:rsid w:val="00F443B2"/>
    <w:rsid w:val="00F449D7"/>
    <w:rsid w:val="00F51BED"/>
    <w:rsid w:val="00F61A7D"/>
    <w:rsid w:val="00F61BC5"/>
    <w:rsid w:val="00F633BC"/>
    <w:rsid w:val="00F64488"/>
    <w:rsid w:val="00F73F00"/>
    <w:rsid w:val="00F82B6E"/>
    <w:rsid w:val="00F831BC"/>
    <w:rsid w:val="00F86FEB"/>
    <w:rsid w:val="00F93C4A"/>
    <w:rsid w:val="00F968B1"/>
    <w:rsid w:val="00FA0215"/>
    <w:rsid w:val="00FA0FD8"/>
    <w:rsid w:val="00FA17C2"/>
    <w:rsid w:val="00FA3F71"/>
    <w:rsid w:val="00FA6A0A"/>
    <w:rsid w:val="00FA709C"/>
    <w:rsid w:val="00FA74F7"/>
    <w:rsid w:val="00FB1308"/>
    <w:rsid w:val="00FB169E"/>
    <w:rsid w:val="00FB1797"/>
    <w:rsid w:val="00FC61F7"/>
    <w:rsid w:val="00FC7013"/>
    <w:rsid w:val="00FD3594"/>
    <w:rsid w:val="00FD7621"/>
    <w:rsid w:val="00FE2EBD"/>
    <w:rsid w:val="00FE3553"/>
    <w:rsid w:val="00FE3E15"/>
    <w:rsid w:val="00FF293A"/>
    <w:rsid w:val="00FF5781"/>
    <w:rsid w:val="00FF6B41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01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4018"/>
    <w:pPr>
      <w:keepNext/>
      <w:ind w:firstLine="720"/>
      <w:jc w:val="center"/>
      <w:outlineLvl w:val="0"/>
    </w:pPr>
    <w:rPr>
      <w:rFonts w:ascii="Arial" w:hAnsi="Arial" w:cs="Arial"/>
      <w:b/>
      <w:bCs/>
      <w:i/>
      <w:i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44F3"/>
    <w:rPr>
      <w:rFonts w:ascii="Cambria" w:hAnsi="Cambria" w:cs="Cambria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BF4018"/>
    <w:pPr>
      <w:ind w:firstLine="720"/>
    </w:pPr>
    <w:rPr>
      <w:rFonts w:ascii="Arial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C44F3"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F4018"/>
    <w:pPr>
      <w:ind w:firstLine="720"/>
    </w:pPr>
    <w:rPr>
      <w:rFonts w:ascii="Arial" w:hAnsi="Arial" w:cs="Arial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C44F3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BF4018"/>
    <w:pPr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C44F3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F4018"/>
    <w:p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C44F3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E6643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363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44F3"/>
    <w:rPr>
      <w:rFonts w:cs="Times New Roman"/>
      <w:sz w:val="2"/>
      <w:szCs w:val="2"/>
    </w:rPr>
  </w:style>
  <w:style w:type="table" w:styleId="TableGrid">
    <w:name w:val="Table Grid"/>
    <w:basedOn w:val="TableNormal"/>
    <w:uiPriority w:val="99"/>
    <w:rsid w:val="00197A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Верхний колонтитул1"/>
    <w:basedOn w:val="Normal"/>
    <w:link w:val="HeaderChar"/>
    <w:uiPriority w:val="99"/>
    <w:rsid w:val="00D33A69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Верхний колонтитул1 Char"/>
    <w:basedOn w:val="DefaultParagraphFont"/>
    <w:link w:val="Header"/>
    <w:uiPriority w:val="99"/>
    <w:semiHidden/>
    <w:locked/>
    <w:rsid w:val="007C44F3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33A6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329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C44F3"/>
    <w:rPr>
      <w:rFonts w:cs="Times New Roman"/>
      <w:sz w:val="20"/>
      <w:szCs w:val="20"/>
    </w:rPr>
  </w:style>
  <w:style w:type="paragraph" w:customStyle="1" w:styleId="a">
    <w:name w:val="Содержимое таблицы"/>
    <w:basedOn w:val="Normal"/>
    <w:uiPriority w:val="99"/>
    <w:rsid w:val="004637AB"/>
    <w:pPr>
      <w:widowControl w:val="0"/>
      <w:suppressLineNumbers/>
      <w:suppressAutoHyphens/>
    </w:pPr>
    <w:rPr>
      <w:rFonts w:ascii="Arial" w:eastAsia="Arial Unicode MS" w:hAnsi="Arial" w:cs="Arial"/>
      <w:kern w:val="2"/>
      <w:lang w:eastAsia="ar-SA"/>
    </w:rPr>
  </w:style>
  <w:style w:type="paragraph" w:customStyle="1" w:styleId="a0">
    <w:name w:val="Знак"/>
    <w:basedOn w:val="Normal"/>
    <w:uiPriority w:val="99"/>
    <w:rsid w:val="00735E7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ListParagraph">
    <w:name w:val="List Paragraph"/>
    <w:basedOn w:val="Normal"/>
    <w:uiPriority w:val="99"/>
    <w:qFormat/>
    <w:rsid w:val="008F7E2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1">
    <w:name w:val="Знак Знак Знак Знак"/>
    <w:basedOn w:val="Normal"/>
    <w:uiPriority w:val="99"/>
    <w:rsid w:val="006E09EC"/>
    <w:rPr>
      <w:rFonts w:ascii="Verdana" w:hAnsi="Verdana" w:cs="Verdana"/>
      <w:lang w:val="en-US" w:eastAsia="en-US"/>
    </w:rPr>
  </w:style>
  <w:style w:type="character" w:customStyle="1" w:styleId="11">
    <w:name w:val="Верхний колонтитул1 Знак Знак1"/>
    <w:basedOn w:val="DefaultParagraphFont"/>
    <w:uiPriority w:val="99"/>
    <w:rsid w:val="00A65131"/>
    <w:rPr>
      <w:rFonts w:cs="Times New Roman"/>
      <w:lang w:val="ru-RU" w:eastAsia="ru-RU"/>
    </w:rPr>
  </w:style>
  <w:style w:type="paragraph" w:styleId="NoSpacing">
    <w:name w:val="No Spacing"/>
    <w:link w:val="NoSpacingChar"/>
    <w:uiPriority w:val="99"/>
    <w:qFormat/>
    <w:rsid w:val="007F2517"/>
  </w:style>
  <w:style w:type="character" w:customStyle="1" w:styleId="NoSpacingChar">
    <w:name w:val="No Spacing Char"/>
    <w:link w:val="NoSpacing"/>
    <w:uiPriority w:val="99"/>
    <w:locked/>
    <w:rsid w:val="007F2517"/>
    <w:rPr>
      <w:sz w:val="22"/>
      <w:lang w:val="ru-RU" w:eastAsia="ru-RU"/>
    </w:rPr>
  </w:style>
  <w:style w:type="paragraph" w:customStyle="1" w:styleId="ConsPlusNormal">
    <w:name w:val="ConsPlusNormal"/>
    <w:uiPriority w:val="99"/>
    <w:rsid w:val="00B6233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formattext">
    <w:name w:val="formattext"/>
    <w:basedOn w:val="Normal"/>
    <w:uiPriority w:val="99"/>
    <w:rsid w:val="00B6233F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uiPriority w:val="99"/>
    <w:rsid w:val="00B6233F"/>
  </w:style>
  <w:style w:type="paragraph" w:styleId="EndnoteText">
    <w:name w:val="endnote text"/>
    <w:basedOn w:val="Normal"/>
    <w:link w:val="EndnoteTextChar"/>
    <w:uiPriority w:val="99"/>
    <w:semiHidden/>
    <w:rsid w:val="00C651C5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C651C5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C651C5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C651C5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651C5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651C5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05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05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05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45FD7963DC5685FA772454096A577644D7A3A36FF11AF5818AD51A332A5B0A43668F054DC6FF9AG3nF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consultantplus://offline/ref=F5A5A7825B77D8E1DAB465E1892FDFC7CD52639EE31DF175287D676E204A539E689CFD2AD4A45EB8r1T4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5A5A7825B77D8E1DAB465E1892FDFC7CD52639EE31DF175287D676E204A539E689CFD2AD4A45EB8r1T4H" TargetMode="External"/><Relationship Id="rId7" Type="http://schemas.openxmlformats.org/officeDocument/2006/relationships/hyperlink" Target="consultantplus://offline/ref=F5A5A7825B77D8E1DAB465E1892FDFC7CD52639EE31DF175287D676E204A539E689CFD2AD4A45EB8r1T4H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yperlink" Target="consultantplus://offline/ref=2F9B244C42B83E05685ADD1CE26E3E2485E68B929DA29037565141885A3751FD8B7BE58650C590FDA95AH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29" Type="http://schemas.openxmlformats.org/officeDocument/2006/relationships/hyperlink" Target="consultantplus://offline/ref=2F9B244C42B83E05685ADD1CE26E3E2485E68B929DA29037565141885A3751FD8B7BE58650C590FBA95C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yperlink" Target="consultantplus://offline/ref=2F9B244C42B83E05685ADD1CE26E3E2485E68B929DA29037565141885A3751FD8B7BE58650C590FBA95CH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28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consultantplus://offline/ref=F445FD7963DC5685FA772454096A577644D7A3A36FF11AF5818AD51A332A5B0A43668F054DC6FF9AG3nFM" TargetMode="External"/><Relationship Id="rId27" Type="http://schemas.openxmlformats.org/officeDocument/2006/relationships/hyperlink" Target="consultantplus://offline/ref=F445FD7963DC5685FA772454096A577644D7A3A36FF11AF5818AD51A332A5B0A43668F054DC6FF9AG3nFM" TargetMode="External"/><Relationship Id="rId30" Type="http://schemas.openxmlformats.org/officeDocument/2006/relationships/hyperlink" Target="consultantplus://offline/ref=2F9B244C42B83E05685ADD1CE26E3E2485E68B929DA29037565141885A3751FD8B7BE58650C590FDA95A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264</TotalTime>
  <Pages>23</Pages>
  <Words>5678</Words>
  <Characters>-32766</Characters>
  <Application>Microsoft Office Outlook</Application>
  <DocSecurity>0</DocSecurity>
  <Lines>0</Lines>
  <Paragraphs>0</Paragraphs>
  <ScaleCrop>false</ScaleCrop>
  <Company>Администрация города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города</dc:creator>
  <cp:keywords/>
  <dc:description/>
  <cp:lastModifiedBy>mahinistka</cp:lastModifiedBy>
  <cp:revision>35</cp:revision>
  <cp:lastPrinted>2017-11-17T07:31:00Z</cp:lastPrinted>
  <dcterms:created xsi:type="dcterms:W3CDTF">2017-12-22T07:29:00Z</dcterms:created>
  <dcterms:modified xsi:type="dcterms:W3CDTF">2018-01-15T08:04:00Z</dcterms:modified>
</cp:coreProperties>
</file>